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8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447C13" w14:paraId="58407200" w14:textId="77777777" w:rsidTr="001B3FBD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A1BB6B7" w14:textId="77777777" w:rsidR="00447C13" w:rsidRPr="006B5F8B" w:rsidRDefault="00447C13" w:rsidP="001B3FBD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43D7914" w14:textId="77777777" w:rsidR="00447C13" w:rsidRPr="006B5F8B" w:rsidRDefault="00447C13" w:rsidP="001B3FBD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655AABA3" w14:textId="77777777" w:rsidR="00447C13" w:rsidRPr="00821CD4" w:rsidRDefault="00447C13" w:rsidP="001B3FBD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14:paraId="62776EF8" w14:textId="77777777" w:rsidR="00447C13" w:rsidRDefault="00447C13" w:rsidP="001B3FBD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AE9095F" w14:textId="77777777" w:rsidR="00447C13" w:rsidRDefault="00447C13" w:rsidP="001B3F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14:paraId="79193CDA" w14:textId="77777777" w:rsidR="00447C13" w:rsidRDefault="00447C13" w:rsidP="001B3FBD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3B625F1D" w14:textId="77777777" w:rsidR="00447C13" w:rsidRDefault="00447C13" w:rsidP="005B4897"/>
    <w:p w14:paraId="47E7B1B4" w14:textId="77777777" w:rsidR="00447C13" w:rsidRDefault="00447C13" w:rsidP="006B5F8B">
      <w:pPr>
        <w:rPr>
          <w:b/>
          <w:sz w:val="32"/>
          <w:szCs w:val="32"/>
        </w:rPr>
      </w:pPr>
    </w:p>
    <w:p w14:paraId="1E991BE3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72CF909B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0EFF60F2" w14:textId="77777777" w:rsidR="00447C13" w:rsidRDefault="00447C13" w:rsidP="001B3FBD">
      <w:pPr>
        <w:rPr>
          <w:b/>
          <w:sz w:val="32"/>
          <w:szCs w:val="32"/>
        </w:rPr>
      </w:pPr>
    </w:p>
    <w:p w14:paraId="7636E540" w14:textId="5B7239D3" w:rsidR="00447C13" w:rsidRDefault="00447C13" w:rsidP="005B48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CLASSI </w:t>
      </w:r>
      <w:r w:rsidR="001B3FBD">
        <w:rPr>
          <w:b/>
          <w:sz w:val="32"/>
          <w:szCs w:val="32"/>
        </w:rPr>
        <w:t>TERZE</w:t>
      </w:r>
    </w:p>
    <w:p w14:paraId="3305B113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7C67043C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39EF6596" w14:textId="77777777" w:rsidR="001B3FBD" w:rsidRDefault="00447C13" w:rsidP="001B3FBD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 w:rsidR="001B3FBD">
        <w:rPr>
          <w:b/>
          <w:sz w:val="32"/>
          <w:szCs w:val="32"/>
        </w:rPr>
        <w:t xml:space="preserve"> SERVIZI PER LA SANITÀ </w:t>
      </w:r>
    </w:p>
    <w:p w14:paraId="30190329" w14:textId="77777777" w:rsidR="001B3FBD" w:rsidRDefault="001B3FBD" w:rsidP="001B3FBD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 L’ASSISTENZA SOCIALE</w:t>
      </w:r>
    </w:p>
    <w:p w14:paraId="171A65F0" w14:textId="4A9B034D" w:rsidR="00447C13" w:rsidRPr="00001BBD" w:rsidRDefault="00447C13" w:rsidP="005B4897">
      <w:pPr>
        <w:jc w:val="center"/>
        <w:rPr>
          <w:b/>
          <w:sz w:val="32"/>
          <w:szCs w:val="32"/>
        </w:rPr>
      </w:pPr>
    </w:p>
    <w:p w14:paraId="6AC570A4" w14:textId="77777777" w:rsidR="00447C13" w:rsidRPr="00001BBD" w:rsidRDefault="00447C13" w:rsidP="005B4897">
      <w:pPr>
        <w:jc w:val="center"/>
        <w:rPr>
          <w:b/>
          <w:sz w:val="32"/>
          <w:szCs w:val="32"/>
        </w:rPr>
      </w:pPr>
    </w:p>
    <w:p w14:paraId="337F3638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324FD8E3" w14:textId="4DC3CEE1" w:rsidR="00447C13" w:rsidRPr="00001BBD" w:rsidRDefault="00447C13" w:rsidP="005B4897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</w:t>
      </w:r>
      <w:r w:rsidR="001B3FBD">
        <w:rPr>
          <w:b/>
          <w:sz w:val="32"/>
          <w:szCs w:val="32"/>
        </w:rPr>
        <w:t>02</w:t>
      </w:r>
      <w:r w:rsidR="00C53A7A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</w:t>
      </w:r>
      <w:r w:rsidR="001B3FBD">
        <w:rPr>
          <w:b/>
          <w:sz w:val="32"/>
          <w:szCs w:val="32"/>
        </w:rPr>
        <w:t>2</w:t>
      </w:r>
      <w:r w:rsidR="00C53A7A">
        <w:rPr>
          <w:b/>
          <w:sz w:val="32"/>
          <w:szCs w:val="32"/>
        </w:rPr>
        <w:t>6</w:t>
      </w:r>
    </w:p>
    <w:p w14:paraId="3C404E70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0A0DED97" w14:textId="77777777" w:rsidR="00447C13" w:rsidRDefault="00447C13" w:rsidP="005B4897">
      <w:pPr>
        <w:jc w:val="center"/>
        <w:rPr>
          <w:b/>
        </w:rPr>
      </w:pPr>
    </w:p>
    <w:p w14:paraId="53607798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14D4CC5B" w14:textId="3E477F72" w:rsidR="001B3FBD" w:rsidRDefault="00447C13" w:rsidP="001B3FBD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 xml:space="preserve">ASSE </w:t>
      </w:r>
      <w:proofErr w:type="gramStart"/>
      <w:r w:rsidRPr="00001BBD">
        <w:rPr>
          <w:b/>
          <w:sz w:val="32"/>
          <w:szCs w:val="32"/>
        </w:rPr>
        <w:t>CULTURALE</w:t>
      </w:r>
      <w:r>
        <w:rPr>
          <w:b/>
          <w:sz w:val="32"/>
          <w:szCs w:val="32"/>
        </w:rPr>
        <w:t xml:space="preserve"> :</w:t>
      </w:r>
      <w:proofErr w:type="gramEnd"/>
      <w:r>
        <w:rPr>
          <w:b/>
          <w:sz w:val="32"/>
          <w:szCs w:val="32"/>
        </w:rPr>
        <w:t xml:space="preserve"> </w:t>
      </w:r>
      <w:r w:rsidR="001B3FBD">
        <w:rPr>
          <w:b/>
          <w:sz w:val="32"/>
          <w:szCs w:val="32"/>
        </w:rPr>
        <w:t xml:space="preserve"> SCIENTIFICO-TECNOLOGICO </w:t>
      </w:r>
    </w:p>
    <w:p w14:paraId="42B06C51" w14:textId="77777777" w:rsidR="001B3FBD" w:rsidRDefault="001B3FBD" w:rsidP="001B3FBD">
      <w:pPr>
        <w:pStyle w:val="Standard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 xml:space="preserve"> PROFESSIONALE</w:t>
      </w:r>
    </w:p>
    <w:p w14:paraId="3C5BD0A2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295FB20A" w14:textId="77777777" w:rsidR="00447C13" w:rsidRDefault="00447C13" w:rsidP="005B4897">
      <w:pPr>
        <w:jc w:val="center"/>
        <w:rPr>
          <w:b/>
          <w:sz w:val="32"/>
          <w:szCs w:val="32"/>
        </w:rPr>
      </w:pPr>
    </w:p>
    <w:p w14:paraId="573E05A5" w14:textId="2D555BF7" w:rsidR="00447C13" w:rsidRDefault="00447C13" w:rsidP="005B4897">
      <w:pPr>
        <w:jc w:val="center"/>
        <w:rPr>
          <w:b/>
        </w:rPr>
      </w:pPr>
      <w:proofErr w:type="gramStart"/>
      <w:r w:rsidRPr="00001BBD">
        <w:rPr>
          <w:b/>
          <w:sz w:val="32"/>
          <w:szCs w:val="32"/>
        </w:rPr>
        <w:t xml:space="preserve">DISCIPLINA </w:t>
      </w:r>
      <w:r>
        <w:rPr>
          <w:b/>
          <w:sz w:val="32"/>
          <w:szCs w:val="32"/>
        </w:rPr>
        <w:t>:</w:t>
      </w:r>
      <w:proofErr w:type="gramEnd"/>
      <w:r w:rsidR="001B3FBD">
        <w:rPr>
          <w:b/>
          <w:sz w:val="32"/>
          <w:szCs w:val="32"/>
        </w:rPr>
        <w:t xml:space="preserve"> </w:t>
      </w:r>
      <w:r w:rsidR="00124E46">
        <w:rPr>
          <w:b/>
          <w:sz w:val="32"/>
          <w:szCs w:val="32"/>
        </w:rPr>
        <w:t>METODOLOGIE OPERATIVE</w:t>
      </w:r>
    </w:p>
    <w:p w14:paraId="016B66E2" w14:textId="77777777" w:rsidR="00447C13" w:rsidRDefault="00447C13" w:rsidP="005B4897">
      <w:pPr>
        <w:rPr>
          <w:b/>
          <w:sz w:val="32"/>
          <w:szCs w:val="32"/>
        </w:rPr>
      </w:pPr>
    </w:p>
    <w:p w14:paraId="10569AB6" w14:textId="77777777" w:rsidR="00447C13" w:rsidRDefault="00447C13" w:rsidP="005B4897">
      <w:pPr>
        <w:rPr>
          <w:b/>
          <w:sz w:val="32"/>
          <w:szCs w:val="32"/>
        </w:rPr>
      </w:pPr>
    </w:p>
    <w:p w14:paraId="6579EAD8" w14:textId="77777777" w:rsidR="00447C13" w:rsidRDefault="00447C13" w:rsidP="005B4897">
      <w:pPr>
        <w:rPr>
          <w:b/>
          <w:sz w:val="32"/>
          <w:szCs w:val="32"/>
        </w:rPr>
      </w:pPr>
    </w:p>
    <w:p w14:paraId="76DED86B" w14:textId="06C90924" w:rsidR="00447C13" w:rsidRDefault="001F24FB" w:rsidP="005B48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</w:t>
      </w:r>
      <w:r w:rsidR="00447C13">
        <w:rPr>
          <w:b/>
          <w:sz w:val="32"/>
          <w:szCs w:val="32"/>
        </w:rPr>
        <w:t>ipartimento d</w:t>
      </w:r>
      <w:r w:rsidR="001B3FBD">
        <w:rPr>
          <w:b/>
          <w:sz w:val="32"/>
          <w:szCs w:val="32"/>
        </w:rPr>
        <w:t>ella C. C. B023</w:t>
      </w:r>
    </w:p>
    <w:p w14:paraId="5E2181D2" w14:textId="77777777" w:rsidR="00447C13" w:rsidRDefault="00447C13" w:rsidP="005B4897">
      <w:pPr>
        <w:rPr>
          <w:b/>
          <w:sz w:val="32"/>
          <w:szCs w:val="32"/>
        </w:rPr>
      </w:pPr>
    </w:p>
    <w:p w14:paraId="0CB06341" w14:textId="77777777" w:rsidR="00A3067D" w:rsidRDefault="00A3067D" w:rsidP="00A3067D">
      <w:pPr>
        <w:pStyle w:val="Standard"/>
        <w:rPr>
          <w:b/>
          <w:sz w:val="32"/>
          <w:szCs w:val="32"/>
        </w:rPr>
      </w:pPr>
    </w:p>
    <w:p w14:paraId="6DD4FEBE" w14:textId="77777777" w:rsidR="00C53A7A" w:rsidRPr="00916305" w:rsidRDefault="00C53A7A" w:rsidP="00C53A7A">
      <w:pPr>
        <w:pStyle w:val="Standard"/>
      </w:pPr>
      <w:r>
        <w:rPr>
          <w:b/>
          <w:sz w:val="32"/>
          <w:szCs w:val="32"/>
        </w:rPr>
        <w:t>R. Poli (</w:t>
      </w:r>
      <w:r>
        <w:rPr>
          <w:b/>
        </w:rPr>
        <w:t>Referente di Dipartimento)</w:t>
      </w:r>
    </w:p>
    <w:p w14:paraId="1F3DA4B5" w14:textId="77777777" w:rsidR="00C53A7A" w:rsidRDefault="00C53A7A" w:rsidP="00C53A7A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R. Didonna</w:t>
      </w:r>
    </w:p>
    <w:p w14:paraId="1AE46A87" w14:textId="77777777" w:rsidR="00C53A7A" w:rsidRDefault="00C53A7A" w:rsidP="00C53A7A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E. Galeotti</w:t>
      </w:r>
    </w:p>
    <w:p w14:paraId="47D78E6A" w14:textId="77777777" w:rsidR="00C53A7A" w:rsidRDefault="00C53A7A" w:rsidP="00C53A7A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E. </w:t>
      </w:r>
      <w:proofErr w:type="spellStart"/>
      <w:r>
        <w:rPr>
          <w:b/>
          <w:sz w:val="32"/>
          <w:szCs w:val="32"/>
        </w:rPr>
        <w:t>Iannì</w:t>
      </w:r>
      <w:proofErr w:type="spellEnd"/>
    </w:p>
    <w:p w14:paraId="337F5C63" w14:textId="77777777" w:rsidR="00C53A7A" w:rsidRDefault="00C53A7A" w:rsidP="00C53A7A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C. </w:t>
      </w:r>
      <w:proofErr w:type="spellStart"/>
      <w:r>
        <w:rPr>
          <w:b/>
          <w:sz w:val="32"/>
          <w:szCs w:val="32"/>
        </w:rPr>
        <w:t>Scagnoli</w:t>
      </w:r>
      <w:proofErr w:type="spellEnd"/>
    </w:p>
    <w:p w14:paraId="03E5AF15" w14:textId="6BE47F67" w:rsidR="000929C7" w:rsidRDefault="000929C7" w:rsidP="00A91D18">
      <w:pPr>
        <w:rPr>
          <w:bCs/>
          <w:kern w:val="3"/>
        </w:rPr>
      </w:pPr>
      <w:r>
        <w:rPr>
          <w:bCs/>
        </w:rPr>
        <w:br w:type="page"/>
      </w:r>
    </w:p>
    <w:p w14:paraId="4DC49AE1" w14:textId="33ADB000" w:rsidR="001F24FB" w:rsidRPr="00502EAA" w:rsidRDefault="001F24FB" w:rsidP="001F24FB">
      <w:pPr>
        <w:rPr>
          <w:b/>
        </w:rPr>
      </w:pPr>
      <w:proofErr w:type="spellStart"/>
      <w:r>
        <w:rPr>
          <w:b/>
        </w:rPr>
        <w:lastRenderedPageBreak/>
        <w:t>UdA</w:t>
      </w:r>
      <w:proofErr w:type="spellEnd"/>
      <w:r>
        <w:rPr>
          <w:b/>
        </w:rPr>
        <w:t xml:space="preserve"> 1:</w:t>
      </w:r>
      <w:r w:rsidR="006E4E4D">
        <w:rPr>
          <w:b/>
        </w:rPr>
        <w:t xml:space="preserve"> </w:t>
      </w:r>
      <w:r w:rsidR="006D1A14" w:rsidRPr="00502EAA">
        <w:rPr>
          <w:b/>
        </w:rPr>
        <w:t>PRIMO ANNO DI VITA, ASILO NIDO E</w:t>
      </w:r>
      <w:r w:rsidRPr="00502EAA">
        <w:rPr>
          <w:b/>
        </w:rPr>
        <w:t xml:space="preserve"> ANIMAZIONE SOCIO-CULTURALE RIVOLTA AI MINORI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1F24FB" w:rsidRPr="00502EAA" w14:paraId="1F05788F" w14:textId="77777777" w:rsidTr="00F73F3C">
        <w:tc>
          <w:tcPr>
            <w:tcW w:w="2510" w:type="dxa"/>
          </w:tcPr>
          <w:p w14:paraId="0D863440" w14:textId="77777777" w:rsidR="001F24FB" w:rsidRPr="00502EAA" w:rsidRDefault="001F24FB" w:rsidP="00F73F3C">
            <w:pPr>
              <w:rPr>
                <w:b/>
              </w:rPr>
            </w:pPr>
          </w:p>
          <w:p w14:paraId="708F3E9C" w14:textId="77777777" w:rsidR="001F24FB" w:rsidRPr="00502EAA" w:rsidRDefault="001F24FB" w:rsidP="00F73F3C">
            <w:pPr>
              <w:rPr>
                <w:b/>
              </w:rPr>
            </w:pPr>
            <w:proofErr w:type="gramStart"/>
            <w:r w:rsidRPr="00502EAA">
              <w:rPr>
                <w:b/>
              </w:rPr>
              <w:t>Competenza  PECUP</w:t>
            </w:r>
            <w:proofErr w:type="gramEnd"/>
            <w:r w:rsidRPr="00502EAA">
              <w:rPr>
                <w:b/>
              </w:rPr>
              <w:t xml:space="preserve"> </w:t>
            </w:r>
            <w:proofErr w:type="gramStart"/>
            <w:r w:rsidRPr="00502EAA">
              <w:rPr>
                <w:b/>
              </w:rPr>
              <w:t xml:space="preserve">   </w:t>
            </w:r>
            <w:r w:rsidRPr="00502EAA">
              <w:rPr>
                <w:b/>
                <w:sz w:val="20"/>
              </w:rPr>
              <w:t>(</w:t>
            </w:r>
            <w:proofErr w:type="gramEnd"/>
            <w:r w:rsidRPr="00502EAA">
              <w:rPr>
                <w:b/>
                <w:sz w:val="20"/>
              </w:rPr>
              <w:t xml:space="preserve">1) </w:t>
            </w:r>
          </w:p>
          <w:p w14:paraId="4261CBD3" w14:textId="77777777" w:rsidR="001F24FB" w:rsidRPr="00502EAA" w:rsidRDefault="001F24FB" w:rsidP="00F73F3C">
            <w:pPr>
              <w:rPr>
                <w:b/>
              </w:rPr>
            </w:pPr>
          </w:p>
        </w:tc>
        <w:tc>
          <w:tcPr>
            <w:tcW w:w="7118" w:type="dxa"/>
          </w:tcPr>
          <w:p w14:paraId="3CD53FE2" w14:textId="77777777" w:rsidR="001F24FB" w:rsidRPr="00502EAA" w:rsidRDefault="001F24FB" w:rsidP="00F73F3C">
            <w:pPr>
              <w:rPr>
                <w:bCs/>
                <w:u w:val="single"/>
              </w:rPr>
            </w:pPr>
            <w:r w:rsidRPr="00502EAA">
              <w:rPr>
                <w:bCs/>
                <w:u w:val="single"/>
              </w:rPr>
              <w:t>Competenza n°8</w:t>
            </w:r>
          </w:p>
          <w:p w14:paraId="5C009FF6" w14:textId="77777777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>Realizzare in autonomia o in collaborazione con altre figure professionali, attività educative, di animazione sociale, ludiche e culturali adeguate ai diversi contesti e ai diversi bisogni.</w:t>
            </w:r>
          </w:p>
        </w:tc>
      </w:tr>
      <w:tr w:rsidR="001F24FB" w:rsidRPr="00502EAA" w14:paraId="48D91AB9" w14:textId="77777777" w:rsidTr="00F73F3C">
        <w:tc>
          <w:tcPr>
            <w:tcW w:w="2510" w:type="dxa"/>
          </w:tcPr>
          <w:p w14:paraId="2FEED7C6" w14:textId="77777777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</w:rPr>
              <w:t xml:space="preserve">Competenza/e chiave di cittadinanza     </w:t>
            </w:r>
          </w:p>
          <w:p w14:paraId="78D887E4" w14:textId="77777777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  <w:sz w:val="20"/>
              </w:rPr>
              <w:t xml:space="preserve"> (2)</w:t>
            </w:r>
          </w:p>
        </w:tc>
        <w:tc>
          <w:tcPr>
            <w:tcW w:w="7118" w:type="dxa"/>
          </w:tcPr>
          <w:p w14:paraId="40DF1298" w14:textId="789EF94B" w:rsidR="001F24FB" w:rsidRPr="00502EAA" w:rsidRDefault="001F24FB" w:rsidP="006D1A14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502EA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Comunicare</w:t>
            </w:r>
            <w:r w:rsidR="006D1A14" w:rsidRPr="00502EA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502EA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Imparare ad imparare</w:t>
            </w:r>
            <w:r w:rsidR="006D1A14" w:rsidRPr="00502EA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502EAA">
              <w:rPr>
                <w:rFonts w:ascii="Arial" w:hAnsi="Arial" w:cs="Arial"/>
                <w:bCs/>
                <w:sz w:val="22"/>
                <w:szCs w:val="22"/>
              </w:rPr>
              <w:t>Progettare</w:t>
            </w:r>
            <w:r w:rsidR="006D1A14" w:rsidRPr="00502EAA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502EAA">
              <w:rPr>
                <w:rFonts w:ascii="Arial" w:hAnsi="Arial" w:cs="Arial"/>
                <w:bCs/>
                <w:sz w:val="22"/>
                <w:szCs w:val="22"/>
              </w:rPr>
              <w:t>Collaborare e</w:t>
            </w:r>
            <w:r w:rsidRPr="00502EAA">
              <w:rPr>
                <w:bCs/>
              </w:rPr>
              <w:t xml:space="preserve"> </w:t>
            </w:r>
            <w:r w:rsidRPr="00502EAA">
              <w:rPr>
                <w:rFonts w:ascii="Arial" w:hAnsi="Arial" w:cs="Arial"/>
                <w:bCs/>
                <w:sz w:val="22"/>
                <w:szCs w:val="22"/>
              </w:rPr>
              <w:t>partecipare</w:t>
            </w:r>
            <w:r w:rsidR="006D1A14" w:rsidRPr="00502EAA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502EAA">
              <w:rPr>
                <w:rFonts w:ascii="Arial" w:hAnsi="Arial" w:cs="Arial"/>
                <w:bCs/>
                <w:sz w:val="22"/>
                <w:szCs w:val="22"/>
              </w:rPr>
              <w:t>Agire in modo autonomo e responsabile</w:t>
            </w:r>
          </w:p>
        </w:tc>
      </w:tr>
      <w:tr w:rsidR="001F24FB" w:rsidRPr="00502EAA" w14:paraId="3624DC4A" w14:textId="77777777" w:rsidTr="00F73F3C">
        <w:tc>
          <w:tcPr>
            <w:tcW w:w="2510" w:type="dxa"/>
          </w:tcPr>
          <w:p w14:paraId="4BE30C50" w14:textId="77777777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</w:rPr>
              <w:t>Competenza/e</w:t>
            </w:r>
          </w:p>
          <w:p w14:paraId="605C427C" w14:textId="77777777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</w:rPr>
              <w:t xml:space="preserve">Disciplinare/i </w:t>
            </w:r>
          </w:p>
          <w:p w14:paraId="4E6F7EB1" w14:textId="77777777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</w:rPr>
              <w:t xml:space="preserve">intermedie   </w:t>
            </w:r>
          </w:p>
        </w:tc>
        <w:tc>
          <w:tcPr>
            <w:tcW w:w="7118" w:type="dxa"/>
          </w:tcPr>
          <w:p w14:paraId="265C1881" w14:textId="77777777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 xml:space="preserve">Programmare e realizzare semplici attività di animazione </w:t>
            </w:r>
            <w:proofErr w:type="gramStart"/>
            <w:r w:rsidRPr="00502EAA">
              <w:rPr>
                <w:bCs/>
              </w:rPr>
              <w:t>socio-educative</w:t>
            </w:r>
            <w:proofErr w:type="gramEnd"/>
            <w:r w:rsidRPr="00502EAA">
              <w:rPr>
                <w:bCs/>
              </w:rPr>
              <w:t xml:space="preserve"> e culturali rivolte alle varie tipologie di utenti.</w:t>
            </w:r>
          </w:p>
        </w:tc>
      </w:tr>
      <w:tr w:rsidR="001F24FB" w:rsidRPr="00502EAA" w14:paraId="49C365A6" w14:textId="77777777" w:rsidTr="00AB3207">
        <w:trPr>
          <w:trHeight w:val="527"/>
        </w:trPr>
        <w:tc>
          <w:tcPr>
            <w:tcW w:w="2510" w:type="dxa"/>
          </w:tcPr>
          <w:p w14:paraId="3F23CB0A" w14:textId="77777777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</w:rPr>
              <w:t xml:space="preserve"> </w:t>
            </w:r>
          </w:p>
          <w:p w14:paraId="050ED0EF" w14:textId="249CA3E6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</w:rPr>
              <w:t>Abilità</w:t>
            </w:r>
          </w:p>
        </w:tc>
        <w:tc>
          <w:tcPr>
            <w:tcW w:w="7118" w:type="dxa"/>
          </w:tcPr>
          <w:p w14:paraId="2472235D" w14:textId="77777777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>Individuare tecniche e strumenti utili in funzione delle attività da programmare e della specificità dell’utenza costituita da minori</w:t>
            </w:r>
          </w:p>
        </w:tc>
      </w:tr>
      <w:tr w:rsidR="001F24FB" w:rsidRPr="00502EAA" w14:paraId="76C172CF" w14:textId="77777777" w:rsidTr="00F73F3C">
        <w:trPr>
          <w:trHeight w:val="1067"/>
        </w:trPr>
        <w:tc>
          <w:tcPr>
            <w:tcW w:w="2510" w:type="dxa"/>
          </w:tcPr>
          <w:p w14:paraId="681F7A5A" w14:textId="77777777" w:rsidR="001F24FB" w:rsidRPr="00502EAA" w:rsidRDefault="001F24FB" w:rsidP="00F73F3C">
            <w:pPr>
              <w:rPr>
                <w:b/>
              </w:rPr>
            </w:pPr>
          </w:p>
          <w:p w14:paraId="1AA5C1DD" w14:textId="77777777" w:rsidR="001F24FB" w:rsidRPr="00502EAA" w:rsidRDefault="001F24FB" w:rsidP="00F73F3C">
            <w:pPr>
              <w:rPr>
                <w:b/>
              </w:rPr>
            </w:pPr>
            <w:r w:rsidRPr="00502EAA">
              <w:rPr>
                <w:b/>
              </w:rPr>
              <w:t>Conoscenze</w:t>
            </w:r>
          </w:p>
        </w:tc>
        <w:tc>
          <w:tcPr>
            <w:tcW w:w="7118" w:type="dxa"/>
          </w:tcPr>
          <w:p w14:paraId="640AF5BA" w14:textId="77777777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>Modalità di organizzazione e conduzione delle attività di animazione.</w:t>
            </w:r>
          </w:p>
          <w:p w14:paraId="00280920" w14:textId="77777777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>Tecniche di animazione sociale e culturale da realizzare con minori in riferimento alle esigenze legate alle diverse età.</w:t>
            </w:r>
          </w:p>
          <w:p w14:paraId="1381D47D" w14:textId="7C6A7780" w:rsidR="00AB3207" w:rsidRPr="00502EAA" w:rsidRDefault="00AB3207" w:rsidP="00F73F3C">
            <w:pPr>
              <w:rPr>
                <w:b/>
              </w:rPr>
            </w:pPr>
            <w:r w:rsidRPr="00502EAA">
              <w:rPr>
                <w:bCs/>
              </w:rPr>
              <w:t>Strategie di accudimento del bambino nel primo anno di vita</w:t>
            </w:r>
          </w:p>
        </w:tc>
      </w:tr>
      <w:tr w:rsidR="001F24FB" w:rsidRPr="00B765BF" w14:paraId="1ABA1462" w14:textId="77777777" w:rsidTr="00F73F3C">
        <w:trPr>
          <w:trHeight w:val="977"/>
        </w:trPr>
        <w:tc>
          <w:tcPr>
            <w:tcW w:w="2510" w:type="dxa"/>
          </w:tcPr>
          <w:p w14:paraId="765E6043" w14:textId="77777777" w:rsidR="001F24FB" w:rsidRPr="00502EAA" w:rsidRDefault="001F24FB" w:rsidP="00F73F3C">
            <w:pPr>
              <w:rPr>
                <w:b/>
              </w:rPr>
            </w:pPr>
          </w:p>
          <w:p w14:paraId="1D9FEE4A" w14:textId="77777777" w:rsidR="001F24FB" w:rsidRPr="00502EAA" w:rsidRDefault="001F24FB" w:rsidP="00F73F3C">
            <w:pPr>
              <w:rPr>
                <w:b/>
                <w:sz w:val="20"/>
              </w:rPr>
            </w:pPr>
            <w:r w:rsidRPr="00502EAA">
              <w:rPr>
                <w:b/>
              </w:rPr>
              <w:t xml:space="preserve">Contenuti </w:t>
            </w:r>
            <w:r w:rsidRPr="00502EAA">
              <w:rPr>
                <w:b/>
                <w:sz w:val="20"/>
              </w:rPr>
              <w:t>(4)</w:t>
            </w:r>
          </w:p>
          <w:p w14:paraId="743BFE2D" w14:textId="77777777" w:rsidR="00513E1D" w:rsidRPr="00502EAA" w:rsidRDefault="00513E1D" w:rsidP="00F73F3C">
            <w:pPr>
              <w:rPr>
                <w:b/>
              </w:rPr>
            </w:pPr>
          </w:p>
          <w:p w14:paraId="3C9308E5" w14:textId="77777777" w:rsidR="00513E1D" w:rsidRPr="00502EAA" w:rsidRDefault="00513E1D" w:rsidP="00F73F3C">
            <w:pPr>
              <w:rPr>
                <w:b/>
              </w:rPr>
            </w:pPr>
          </w:p>
          <w:p w14:paraId="6FC91F77" w14:textId="77777777" w:rsidR="00513E1D" w:rsidRPr="00502EAA" w:rsidRDefault="00513E1D" w:rsidP="00F73F3C">
            <w:pPr>
              <w:rPr>
                <w:b/>
              </w:rPr>
            </w:pPr>
          </w:p>
          <w:p w14:paraId="53E02ABA" w14:textId="77777777" w:rsidR="00AB3207" w:rsidRPr="00502EAA" w:rsidRDefault="00AB3207" w:rsidP="00F73F3C">
            <w:pPr>
              <w:rPr>
                <w:b/>
              </w:rPr>
            </w:pPr>
          </w:p>
          <w:p w14:paraId="11C9161D" w14:textId="4F0CDC6A" w:rsidR="00513E1D" w:rsidRPr="00502EAA" w:rsidRDefault="00513E1D" w:rsidP="00F73F3C">
            <w:pPr>
              <w:rPr>
                <w:b/>
              </w:rPr>
            </w:pPr>
            <w:r w:rsidRPr="00502EAA">
              <w:rPr>
                <w:b/>
              </w:rPr>
              <w:t>Obiettivi minimi</w:t>
            </w:r>
          </w:p>
          <w:p w14:paraId="1B8561C7" w14:textId="77777777" w:rsidR="001F24FB" w:rsidRPr="00502EAA" w:rsidRDefault="001F24FB" w:rsidP="00F73F3C">
            <w:pPr>
              <w:rPr>
                <w:b/>
              </w:rPr>
            </w:pPr>
          </w:p>
        </w:tc>
        <w:tc>
          <w:tcPr>
            <w:tcW w:w="7118" w:type="dxa"/>
          </w:tcPr>
          <w:p w14:paraId="2B12FF25" w14:textId="77777777" w:rsidR="006D1A14" w:rsidRPr="00502EAA" w:rsidRDefault="006D1A14" w:rsidP="006D1A14">
            <w:pPr>
              <w:jc w:val="both"/>
              <w:rPr>
                <w:b/>
              </w:rPr>
            </w:pPr>
            <w:r w:rsidRPr="00502EAA">
              <w:t xml:space="preserve">Cura e igiene del bambino nel primo anno di vita </w:t>
            </w:r>
            <w:r w:rsidRPr="00502EAA">
              <w:rPr>
                <w:b/>
              </w:rPr>
              <w:t>(*)</w:t>
            </w:r>
          </w:p>
          <w:p w14:paraId="12D2EDD5" w14:textId="77777777" w:rsidR="006D1A14" w:rsidRPr="00502EAA" w:rsidRDefault="006D1A14" w:rsidP="006D1A14">
            <w:pPr>
              <w:jc w:val="both"/>
            </w:pPr>
            <w:r w:rsidRPr="00502EAA">
              <w:t>Principali disturbi del neurosviluppo</w:t>
            </w:r>
          </w:p>
          <w:p w14:paraId="3191EA19" w14:textId="77777777" w:rsidR="006D1A14" w:rsidRPr="00502EAA" w:rsidRDefault="006D1A14" w:rsidP="006D1A14">
            <w:pPr>
              <w:jc w:val="both"/>
            </w:pPr>
            <w:r w:rsidRPr="00502EAA">
              <w:rPr>
                <w:bCs/>
              </w:rPr>
              <w:t>Approfondimento sull’Asilo nido</w:t>
            </w:r>
            <w:r w:rsidRPr="00502EAA">
              <w:t xml:space="preserve"> (finalità, organizzazione delle sezioni, inserimento, oggetto transizionale, routine) </w:t>
            </w:r>
          </w:p>
          <w:p w14:paraId="6704E16A" w14:textId="43DD23AA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 xml:space="preserve">Ruolo dell’animatore </w:t>
            </w:r>
            <w:r w:rsidR="00B94998" w:rsidRPr="00502EAA">
              <w:rPr>
                <w:bCs/>
              </w:rPr>
              <w:t>e strategie di intervento</w:t>
            </w:r>
            <w:r w:rsidRPr="00502EAA">
              <w:rPr>
                <w:bCs/>
              </w:rPr>
              <w:t xml:space="preserve"> con minori</w:t>
            </w:r>
          </w:p>
          <w:p w14:paraId="41487C58" w14:textId="77777777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>Le funzioni del gioco in relazione alle diverse età</w:t>
            </w:r>
          </w:p>
          <w:p w14:paraId="0C9582B1" w14:textId="77777777" w:rsidR="001F24FB" w:rsidRPr="00502EAA" w:rsidRDefault="001F24FB" w:rsidP="00F73F3C">
            <w:pPr>
              <w:rPr>
                <w:bCs/>
              </w:rPr>
            </w:pPr>
            <w:r w:rsidRPr="00502EAA">
              <w:rPr>
                <w:bCs/>
              </w:rPr>
              <w:t>Esempi di progetti di animazione per minori</w:t>
            </w:r>
          </w:p>
          <w:p w14:paraId="5C4812D9" w14:textId="77777777" w:rsidR="00B206CF" w:rsidRPr="00502EAA" w:rsidRDefault="00B206CF" w:rsidP="00B206CF">
            <w:pPr>
              <w:jc w:val="both"/>
              <w:rPr>
                <w:b/>
                <w:bCs/>
              </w:rPr>
            </w:pPr>
            <w:r w:rsidRPr="00502EAA">
              <w:rPr>
                <w:b/>
                <w:bCs/>
              </w:rPr>
              <w:t>Caratteristiche generali dell’animazione</w:t>
            </w:r>
          </w:p>
          <w:p w14:paraId="5407F15D" w14:textId="77777777" w:rsidR="00B206CF" w:rsidRPr="00502EAA" w:rsidRDefault="00B206CF" w:rsidP="00B206CF">
            <w:pPr>
              <w:jc w:val="both"/>
              <w:rPr>
                <w:b/>
                <w:bCs/>
              </w:rPr>
            </w:pPr>
            <w:r w:rsidRPr="00502EAA">
              <w:rPr>
                <w:b/>
                <w:bCs/>
              </w:rPr>
              <w:t>Caratteristiche e ruolo dell’animatore</w:t>
            </w:r>
          </w:p>
          <w:p w14:paraId="0684B858" w14:textId="77777777" w:rsidR="00B94998" w:rsidRPr="00502EAA" w:rsidRDefault="00513E1D" w:rsidP="00B94998">
            <w:pPr>
              <w:jc w:val="both"/>
              <w:rPr>
                <w:b/>
                <w:bCs/>
              </w:rPr>
            </w:pPr>
            <w:r w:rsidRPr="00502EAA">
              <w:rPr>
                <w:b/>
                <w:bCs/>
              </w:rPr>
              <w:t>Conoscenze di base sull’animazione rivolta ai minori</w:t>
            </w:r>
          </w:p>
          <w:p w14:paraId="50C29D41" w14:textId="77777777" w:rsidR="00513E1D" w:rsidRPr="00502EAA" w:rsidRDefault="00513E1D" w:rsidP="00B94998">
            <w:pPr>
              <w:jc w:val="both"/>
              <w:rPr>
                <w:b/>
                <w:bCs/>
              </w:rPr>
            </w:pPr>
            <w:r w:rsidRPr="00502EAA">
              <w:rPr>
                <w:b/>
                <w:bCs/>
              </w:rPr>
              <w:t>Caratteristiche principali e finalità dell’asilo nido</w:t>
            </w:r>
          </w:p>
          <w:p w14:paraId="14D717D5" w14:textId="093F139D" w:rsidR="00AB3207" w:rsidRPr="00AB3207" w:rsidRDefault="00AB3207" w:rsidP="00B94998">
            <w:pPr>
              <w:jc w:val="both"/>
              <w:rPr>
                <w:b/>
              </w:rPr>
            </w:pPr>
            <w:r w:rsidRPr="00502EAA">
              <w:rPr>
                <w:b/>
              </w:rPr>
              <w:t>Cura e igiene del bambino nel primo anno di vita</w:t>
            </w:r>
          </w:p>
        </w:tc>
      </w:tr>
      <w:tr w:rsidR="001F24FB" w:rsidRPr="00B765BF" w14:paraId="20FD17FD" w14:textId="77777777" w:rsidTr="00F73F3C">
        <w:trPr>
          <w:trHeight w:val="598"/>
        </w:trPr>
        <w:tc>
          <w:tcPr>
            <w:tcW w:w="2510" w:type="dxa"/>
          </w:tcPr>
          <w:p w14:paraId="6FACAA72" w14:textId="4BCFC31A" w:rsidR="001F24FB" w:rsidRPr="00B765BF" w:rsidRDefault="001F24FB" w:rsidP="00F73F3C">
            <w:pPr>
              <w:rPr>
                <w:b/>
              </w:rPr>
            </w:pPr>
          </w:p>
          <w:p w14:paraId="4E13D61E" w14:textId="77777777" w:rsidR="001F24FB" w:rsidRPr="00B765BF" w:rsidRDefault="001F24FB" w:rsidP="00F73F3C">
            <w:pPr>
              <w:rPr>
                <w:b/>
              </w:rPr>
            </w:pPr>
            <w:r w:rsidRPr="00B765BF">
              <w:rPr>
                <w:b/>
              </w:rPr>
              <w:t xml:space="preserve">Compito/ Prodotto </w:t>
            </w:r>
            <w:r w:rsidRPr="00B765BF">
              <w:rPr>
                <w:b/>
                <w:sz w:val="20"/>
              </w:rPr>
              <w:t>(5)</w:t>
            </w:r>
          </w:p>
        </w:tc>
        <w:tc>
          <w:tcPr>
            <w:tcW w:w="7118" w:type="dxa"/>
          </w:tcPr>
          <w:p w14:paraId="14A6169D" w14:textId="7E68C173" w:rsidR="0094382F" w:rsidRDefault="001F24FB" w:rsidP="00F73F3C">
            <w:pPr>
              <w:rPr>
                <w:bCs/>
              </w:rPr>
            </w:pPr>
            <w:r>
              <w:rPr>
                <w:bCs/>
              </w:rPr>
              <w:t>Schede di semplici progetti di animazione rivolti a minori nelle diverse fasce di età</w:t>
            </w:r>
            <w:r w:rsidR="00AB3207">
              <w:rPr>
                <w:bCs/>
              </w:rPr>
              <w:t>, strategie di accudimento di un ne</w:t>
            </w:r>
            <w:r w:rsidR="0094382F">
              <w:rPr>
                <w:bCs/>
              </w:rPr>
              <w:t>onato</w:t>
            </w:r>
            <w:r w:rsidR="006D1A14">
              <w:rPr>
                <w:bCs/>
              </w:rPr>
              <w:t xml:space="preserve"> </w:t>
            </w:r>
            <w:r w:rsidR="0094382F" w:rsidRPr="0094382F">
              <w:rPr>
                <w:b/>
                <w:bCs/>
              </w:rPr>
              <w:t>(*)</w:t>
            </w:r>
            <w:r w:rsidR="0094382F">
              <w:rPr>
                <w:bCs/>
              </w:rPr>
              <w:t xml:space="preserve"> </w:t>
            </w:r>
          </w:p>
          <w:p w14:paraId="6A0A1CBB" w14:textId="4D989AC4" w:rsidR="001F24FB" w:rsidRPr="00EE6FEE" w:rsidRDefault="0094382F" w:rsidP="0094382F">
            <w:pPr>
              <w:rPr>
                <w:bCs/>
              </w:rPr>
            </w:pPr>
            <w:r w:rsidRPr="0094382F">
              <w:rPr>
                <w:b/>
                <w:bCs/>
              </w:rPr>
              <w:t>(*)</w:t>
            </w:r>
            <w:r>
              <w:rPr>
                <w:bCs/>
              </w:rPr>
              <w:t xml:space="preserve"> Simulazione con bambola Reborn</w:t>
            </w:r>
          </w:p>
        </w:tc>
      </w:tr>
      <w:tr w:rsidR="001F24FB" w:rsidRPr="00B765BF" w14:paraId="02D0B692" w14:textId="77777777" w:rsidTr="00F73F3C">
        <w:tc>
          <w:tcPr>
            <w:tcW w:w="2510" w:type="dxa"/>
          </w:tcPr>
          <w:p w14:paraId="6BC36583" w14:textId="77777777" w:rsidR="001F24FB" w:rsidRPr="00B765BF" w:rsidRDefault="001F24FB" w:rsidP="00F73F3C">
            <w:pPr>
              <w:rPr>
                <w:b/>
              </w:rPr>
            </w:pPr>
            <w:r w:rsidRPr="00B765BF">
              <w:rPr>
                <w:b/>
              </w:rPr>
              <w:t>Tempi</w:t>
            </w:r>
          </w:p>
        </w:tc>
        <w:tc>
          <w:tcPr>
            <w:tcW w:w="7118" w:type="dxa"/>
          </w:tcPr>
          <w:p w14:paraId="421A3785" w14:textId="390E8DF5" w:rsidR="001F24FB" w:rsidRPr="00A8468B" w:rsidRDefault="004C6CB2" w:rsidP="003708BA">
            <w:pPr>
              <w:rPr>
                <w:bCs/>
              </w:rPr>
            </w:pPr>
            <w:r>
              <w:rPr>
                <w:bCs/>
              </w:rPr>
              <w:t>Ottobre 202</w:t>
            </w:r>
            <w:r w:rsidR="006D1A14">
              <w:rPr>
                <w:bCs/>
              </w:rPr>
              <w:t>5</w:t>
            </w:r>
            <w:r w:rsidR="003708BA">
              <w:rPr>
                <w:bCs/>
              </w:rPr>
              <w:t>/</w:t>
            </w:r>
            <w:r w:rsidR="00E5320F">
              <w:rPr>
                <w:bCs/>
              </w:rPr>
              <w:t xml:space="preserve"> gennaio</w:t>
            </w:r>
            <w:r w:rsidR="001F24FB" w:rsidRPr="00B206CF">
              <w:rPr>
                <w:bCs/>
              </w:rPr>
              <w:t xml:space="preserve"> 202</w:t>
            </w:r>
            <w:r w:rsidR="006D1A14">
              <w:rPr>
                <w:bCs/>
              </w:rPr>
              <w:t>6</w:t>
            </w:r>
          </w:p>
        </w:tc>
      </w:tr>
      <w:tr w:rsidR="001F24FB" w:rsidRPr="00B765BF" w14:paraId="3C499EC2" w14:textId="77777777" w:rsidTr="00F73F3C">
        <w:tc>
          <w:tcPr>
            <w:tcW w:w="2510" w:type="dxa"/>
          </w:tcPr>
          <w:p w14:paraId="1BF8BCEF" w14:textId="77777777" w:rsidR="001F24FB" w:rsidRPr="00B765BF" w:rsidRDefault="001F24FB" w:rsidP="00F73F3C">
            <w:pPr>
              <w:rPr>
                <w:b/>
              </w:rPr>
            </w:pPr>
          </w:p>
          <w:p w14:paraId="3074D1A7" w14:textId="77777777" w:rsidR="001F24FB" w:rsidRPr="00B765BF" w:rsidRDefault="001F24FB" w:rsidP="00F73F3C">
            <w:pPr>
              <w:rPr>
                <w:b/>
              </w:rPr>
            </w:pPr>
            <w:r w:rsidRPr="00B765BF">
              <w:rPr>
                <w:b/>
              </w:rPr>
              <w:t xml:space="preserve">Metodologie didattiche </w:t>
            </w:r>
            <w:r w:rsidRPr="00B765BF">
              <w:rPr>
                <w:b/>
                <w:sz w:val="20"/>
              </w:rPr>
              <w:t>(6)</w:t>
            </w:r>
          </w:p>
          <w:p w14:paraId="0C9BC053" w14:textId="77777777" w:rsidR="001F24FB" w:rsidRPr="00B765BF" w:rsidRDefault="001F24FB" w:rsidP="00F73F3C">
            <w:pPr>
              <w:rPr>
                <w:b/>
              </w:rPr>
            </w:pPr>
          </w:p>
        </w:tc>
        <w:tc>
          <w:tcPr>
            <w:tcW w:w="7118" w:type="dxa"/>
          </w:tcPr>
          <w:p w14:paraId="4E2DDCA9" w14:textId="77777777" w:rsidR="001F24FB" w:rsidRPr="00302A8C" w:rsidRDefault="001F24FB" w:rsidP="00F73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50771530" w14:textId="77777777" w:rsidR="001F24FB" w:rsidRPr="00302A8C" w:rsidRDefault="001F24FB" w:rsidP="00F73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0374AB75" w14:textId="77777777" w:rsidR="001F24FB" w:rsidRDefault="001F24FB" w:rsidP="00F73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ecc.)</w:t>
            </w:r>
          </w:p>
          <w:p w14:paraId="5E92AED2" w14:textId="2B079213" w:rsidR="001F24FB" w:rsidRPr="001A5F1A" w:rsidRDefault="00854E11" w:rsidP="001A5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Cooperative L</w:t>
            </w:r>
            <w:r w:rsidR="001F24FB">
              <w:rPr>
                <w:color w:val="000000"/>
              </w:rPr>
              <w:t>earning per realizzazione compiti reali</w:t>
            </w:r>
            <w:r w:rsidR="001A5F1A">
              <w:rPr>
                <w:color w:val="000000"/>
              </w:rPr>
              <w:t xml:space="preserve">, </w:t>
            </w:r>
            <w:r w:rsidR="001F24FB" w:rsidRPr="001B4326">
              <w:t>gruppi di lavoro per la creazione di s</w:t>
            </w:r>
            <w:r w:rsidR="001F24FB">
              <w:t>chede progettuali, schede di attività, ecc.</w:t>
            </w:r>
          </w:p>
        </w:tc>
      </w:tr>
      <w:tr w:rsidR="001F24FB" w:rsidRPr="00B765BF" w14:paraId="6C82A9F2" w14:textId="77777777" w:rsidTr="00F73F3C">
        <w:tc>
          <w:tcPr>
            <w:tcW w:w="2510" w:type="dxa"/>
          </w:tcPr>
          <w:p w14:paraId="6F5C449A" w14:textId="77777777" w:rsidR="001F24FB" w:rsidRPr="00B765BF" w:rsidRDefault="001F24FB" w:rsidP="00F73F3C">
            <w:pPr>
              <w:rPr>
                <w:b/>
              </w:rPr>
            </w:pPr>
          </w:p>
          <w:p w14:paraId="41C0B6C4" w14:textId="75932A25" w:rsidR="001F24FB" w:rsidRPr="00B765BF" w:rsidRDefault="001F24FB" w:rsidP="00F73F3C">
            <w:pPr>
              <w:rPr>
                <w:b/>
              </w:rPr>
            </w:pPr>
            <w:r w:rsidRPr="00B765BF">
              <w:rPr>
                <w:b/>
              </w:rPr>
              <w:t>Materiali,</w:t>
            </w:r>
            <w:r w:rsidR="007E7A6F">
              <w:rPr>
                <w:b/>
              </w:rPr>
              <w:t xml:space="preserve"> </w:t>
            </w:r>
            <w:r w:rsidRPr="00B765BF">
              <w:rPr>
                <w:b/>
              </w:rPr>
              <w:t>Strumenti e sussidi</w:t>
            </w:r>
          </w:p>
        </w:tc>
        <w:tc>
          <w:tcPr>
            <w:tcW w:w="7118" w:type="dxa"/>
          </w:tcPr>
          <w:p w14:paraId="1930498F" w14:textId="44351F2B" w:rsidR="001F24FB" w:rsidRPr="00FE3BAD" w:rsidRDefault="001F24FB" w:rsidP="00FE3BAD">
            <w:pPr>
              <w:jc w:val="both"/>
            </w:pPr>
            <w:r w:rsidRPr="001B4326">
              <w:t>Libro di testo, fotocopie, dispense e materiali vari</w:t>
            </w:r>
            <w:r w:rsidR="00B94998">
              <w:t xml:space="preserve"> autoprodotti dal Dipartimento B023</w:t>
            </w:r>
            <w:r w:rsidRPr="001B4326">
              <w:t xml:space="preserve">, ricerche sul web, video, </w:t>
            </w:r>
            <w:r w:rsidR="00B94998" w:rsidRPr="00B94998">
              <w:t>schede attività, vademecum sull’asilo nido, PPT su attività specifiche</w:t>
            </w:r>
            <w:r w:rsidR="00B94998">
              <w:t xml:space="preserve"> autoprodotte da allievi</w:t>
            </w:r>
            <w:r w:rsidR="00AB3207">
              <w:t xml:space="preserve">. </w:t>
            </w:r>
            <w:r w:rsidR="0094382F">
              <w:rPr>
                <w:bCs/>
              </w:rPr>
              <w:t>Bambola R</w:t>
            </w:r>
            <w:r w:rsidR="00AB3207">
              <w:rPr>
                <w:bCs/>
              </w:rPr>
              <w:t>eborn per simulate di accudimento e cura</w:t>
            </w:r>
          </w:p>
        </w:tc>
      </w:tr>
      <w:tr w:rsidR="001F24FB" w:rsidRPr="00B765BF" w14:paraId="29E4DCCB" w14:textId="77777777" w:rsidTr="00F73F3C">
        <w:tc>
          <w:tcPr>
            <w:tcW w:w="2510" w:type="dxa"/>
          </w:tcPr>
          <w:p w14:paraId="6BBE8F30" w14:textId="77777777" w:rsidR="001F24FB" w:rsidRPr="00B765BF" w:rsidRDefault="001F24FB" w:rsidP="00F73F3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8882265" w14:textId="77777777" w:rsidR="001F24FB" w:rsidRPr="00B765BF" w:rsidRDefault="001F24FB" w:rsidP="00F73F3C">
            <w:pPr>
              <w:rPr>
                <w:b/>
              </w:rPr>
            </w:pPr>
            <w:r w:rsidRPr="00B765BF">
              <w:rPr>
                <w:b/>
              </w:rPr>
              <w:t xml:space="preserve">Verifiche: numero e tipologia </w:t>
            </w:r>
            <w:r w:rsidRPr="00B765BF">
              <w:rPr>
                <w:b/>
                <w:sz w:val="20"/>
              </w:rPr>
              <w:t>(7)</w:t>
            </w:r>
          </w:p>
        </w:tc>
        <w:tc>
          <w:tcPr>
            <w:tcW w:w="7118" w:type="dxa"/>
          </w:tcPr>
          <w:p w14:paraId="42E97EA0" w14:textId="5951A10D" w:rsidR="006D1A14" w:rsidRDefault="006D1A14" w:rsidP="006D1A14">
            <w:pPr>
              <w:pStyle w:val="Standard"/>
            </w:pPr>
            <w:r>
              <w:t xml:space="preserve">Prova semi strutturata, verifica orale. </w:t>
            </w:r>
          </w:p>
          <w:p w14:paraId="699C3D34" w14:textId="2B4C950E" w:rsidR="001F24FB" w:rsidRPr="003A511C" w:rsidRDefault="001F24FB" w:rsidP="00F73F3C">
            <w:pPr>
              <w:rPr>
                <w:bCs/>
              </w:rPr>
            </w:pPr>
            <w:r>
              <w:t>R</w:t>
            </w:r>
            <w:r w:rsidRPr="001B4326">
              <w:t>ispetto ai compiti reali proposti</w:t>
            </w:r>
            <w:r>
              <w:t>, la verifica sarà effettuata a</w:t>
            </w:r>
            <w:r w:rsidRPr="001B4326">
              <w:t>ttraverso la valutazione di processo e di risultato</w:t>
            </w:r>
            <w:r>
              <w:t>.</w:t>
            </w:r>
          </w:p>
        </w:tc>
      </w:tr>
      <w:tr w:rsidR="001F24FB" w:rsidRPr="00B765BF" w14:paraId="33C4EE8E" w14:textId="77777777" w:rsidTr="00F73F3C">
        <w:tc>
          <w:tcPr>
            <w:tcW w:w="2510" w:type="dxa"/>
          </w:tcPr>
          <w:p w14:paraId="4BF7169C" w14:textId="77777777" w:rsidR="001F24FB" w:rsidRPr="00B765BF" w:rsidRDefault="001F24FB" w:rsidP="00F73F3C">
            <w:pPr>
              <w:rPr>
                <w:b/>
              </w:rPr>
            </w:pPr>
          </w:p>
          <w:p w14:paraId="546B5102" w14:textId="337CF1A9" w:rsidR="001F24FB" w:rsidRPr="00B765BF" w:rsidRDefault="001F24FB" w:rsidP="00F73F3C">
            <w:pPr>
              <w:rPr>
                <w:b/>
              </w:rPr>
            </w:pPr>
            <w:r w:rsidRPr="00B765BF">
              <w:rPr>
                <w:b/>
              </w:rPr>
              <w:t xml:space="preserve">Valutazione </w:t>
            </w:r>
            <w:r w:rsidRPr="00B765BF">
              <w:rPr>
                <w:b/>
                <w:sz w:val="20"/>
              </w:rPr>
              <w:t>(8)</w:t>
            </w:r>
          </w:p>
        </w:tc>
        <w:tc>
          <w:tcPr>
            <w:tcW w:w="7118" w:type="dxa"/>
          </w:tcPr>
          <w:p w14:paraId="55A84752" w14:textId="479E7288" w:rsidR="001F24FB" w:rsidRPr="00AB3207" w:rsidRDefault="001F24FB" w:rsidP="00AB3207">
            <w:pPr>
              <w:pStyle w:val="Default"/>
            </w:pPr>
            <w:r>
              <w:rPr>
                <w:sz w:val="22"/>
                <w:szCs w:val="22"/>
              </w:rPr>
              <w:t>Per la valutazione si fa riferimento ai criteri general</w:t>
            </w:r>
            <w:r w:rsidR="00AB3207">
              <w:rPr>
                <w:sz w:val="22"/>
                <w:szCs w:val="22"/>
              </w:rPr>
              <w:t>i e griglie di riferimento dei D</w:t>
            </w:r>
            <w:r>
              <w:rPr>
                <w:sz w:val="22"/>
                <w:szCs w:val="22"/>
              </w:rPr>
              <w:t>ipartimenti</w:t>
            </w:r>
          </w:p>
        </w:tc>
      </w:tr>
      <w:tr w:rsidR="001F24FB" w:rsidRPr="00B765BF" w14:paraId="0687258F" w14:textId="77777777" w:rsidTr="00A704EF">
        <w:trPr>
          <w:trHeight w:val="315"/>
        </w:trPr>
        <w:tc>
          <w:tcPr>
            <w:tcW w:w="2510" w:type="dxa"/>
          </w:tcPr>
          <w:p w14:paraId="20795C65" w14:textId="77777777" w:rsidR="001F24FB" w:rsidRPr="00B765BF" w:rsidRDefault="001F24FB" w:rsidP="00F73F3C">
            <w:pPr>
              <w:rPr>
                <w:b/>
              </w:rPr>
            </w:pPr>
            <w:proofErr w:type="gramStart"/>
            <w:r w:rsidRPr="00B765BF">
              <w:rPr>
                <w:b/>
              </w:rPr>
              <w:t>Recupero :</w:t>
            </w:r>
            <w:proofErr w:type="gramEnd"/>
            <w:r w:rsidRPr="00B765BF">
              <w:rPr>
                <w:b/>
              </w:rPr>
              <w:t xml:space="preserve"> modalità e tempi </w:t>
            </w:r>
            <w:r w:rsidRPr="00B765BF">
              <w:rPr>
                <w:b/>
                <w:sz w:val="20"/>
              </w:rPr>
              <w:t>(9)</w:t>
            </w:r>
          </w:p>
        </w:tc>
        <w:tc>
          <w:tcPr>
            <w:tcW w:w="71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60"/>
            </w:tblGrid>
            <w:tr w:rsidR="001F24FB" w:rsidRPr="00584D08" w14:paraId="561D0FC5" w14:textId="77777777" w:rsidTr="00F73F3C">
              <w:trPr>
                <w:trHeight w:val="229"/>
              </w:trPr>
              <w:tc>
                <w:tcPr>
                  <w:tcW w:w="0" w:type="auto"/>
                </w:tcPr>
                <w:p w14:paraId="6ADA5C8A" w14:textId="77777777" w:rsidR="001F24FB" w:rsidRPr="00584D08" w:rsidRDefault="001F24FB" w:rsidP="00F73F3C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In itinere</w:t>
                  </w:r>
                </w:p>
              </w:tc>
            </w:tr>
          </w:tbl>
          <w:p w14:paraId="33F2D94D" w14:textId="77777777" w:rsidR="001F24FB" w:rsidRPr="00B765BF" w:rsidRDefault="001F24FB" w:rsidP="00F73F3C">
            <w:pPr>
              <w:rPr>
                <w:b/>
              </w:rPr>
            </w:pPr>
          </w:p>
        </w:tc>
      </w:tr>
      <w:tr w:rsidR="001F24FB" w:rsidRPr="00B765BF" w14:paraId="5F07538D" w14:textId="77777777" w:rsidTr="00AB3207">
        <w:trPr>
          <w:trHeight w:val="585"/>
        </w:trPr>
        <w:tc>
          <w:tcPr>
            <w:tcW w:w="2510" w:type="dxa"/>
            <w:vAlign w:val="center"/>
          </w:tcPr>
          <w:p w14:paraId="09B8967A" w14:textId="77777777" w:rsidR="001F24FB" w:rsidRPr="00B765BF" w:rsidRDefault="001F24FB" w:rsidP="00F73F3C">
            <w:pPr>
              <w:rPr>
                <w:b/>
              </w:rPr>
            </w:pPr>
            <w:r w:rsidRPr="00B765BF">
              <w:rPr>
                <w:b/>
              </w:rPr>
              <w:t xml:space="preserve">Eventuale raccordo con altre discipline ed assi </w:t>
            </w:r>
          </w:p>
        </w:tc>
        <w:tc>
          <w:tcPr>
            <w:tcW w:w="7118" w:type="dxa"/>
          </w:tcPr>
          <w:p w14:paraId="2D178855" w14:textId="4C452203" w:rsidR="00A704EF" w:rsidRPr="00502EAA" w:rsidRDefault="00A704EF" w:rsidP="00A704EF">
            <w:pPr>
              <w:rPr>
                <w:bCs/>
              </w:rPr>
            </w:pPr>
            <w:r w:rsidRPr="00502EAA">
              <w:t xml:space="preserve">Psicologia per raccordo </w:t>
            </w:r>
            <w:r w:rsidRPr="00502EAA">
              <w:rPr>
                <w:bCs/>
              </w:rPr>
              <w:t xml:space="preserve">con le spiegazioni sulle fasi dello sviluppo nei primi anni di vita e </w:t>
            </w:r>
            <w:r w:rsidRPr="00502EAA">
              <w:t>sulle diverse tipologie di gioco.</w:t>
            </w:r>
          </w:p>
          <w:p w14:paraId="09716A4A" w14:textId="7AD5FF17" w:rsidR="001F24FB" w:rsidRPr="00502EAA" w:rsidRDefault="001F24FB" w:rsidP="00F73F3C"/>
        </w:tc>
      </w:tr>
    </w:tbl>
    <w:p w14:paraId="302A104D" w14:textId="20128379" w:rsidR="00A704EF" w:rsidRDefault="00A704EF" w:rsidP="00B52DE2">
      <w:pPr>
        <w:pStyle w:val="Standard"/>
        <w:rPr>
          <w:b/>
          <w:bCs/>
        </w:rPr>
      </w:pPr>
    </w:p>
    <w:p w14:paraId="014A8C35" w14:textId="77777777" w:rsidR="00A704EF" w:rsidRDefault="00A704EF">
      <w:pPr>
        <w:rPr>
          <w:b/>
          <w:bCs/>
          <w:kern w:val="3"/>
        </w:rPr>
      </w:pPr>
      <w:r>
        <w:rPr>
          <w:b/>
          <w:bCs/>
        </w:rPr>
        <w:br w:type="page"/>
      </w:r>
    </w:p>
    <w:p w14:paraId="31AEF5A5" w14:textId="77777777" w:rsidR="006D1A14" w:rsidRDefault="006D1A14" w:rsidP="00B52DE2">
      <w:pPr>
        <w:pStyle w:val="Standard"/>
        <w:rPr>
          <w:b/>
          <w:bCs/>
        </w:rPr>
      </w:pPr>
    </w:p>
    <w:p w14:paraId="5A5548AB" w14:textId="40FAD17B" w:rsidR="00B52DE2" w:rsidRDefault="00B52DE2" w:rsidP="00B52DE2">
      <w:pPr>
        <w:pStyle w:val="Standard"/>
      </w:pPr>
      <w:proofErr w:type="spellStart"/>
      <w:r w:rsidRPr="00B52DE2">
        <w:rPr>
          <w:b/>
          <w:bCs/>
        </w:rPr>
        <w:t>Ud</w:t>
      </w:r>
      <w:r>
        <w:rPr>
          <w:b/>
          <w:bCs/>
        </w:rPr>
        <w:t>A</w:t>
      </w:r>
      <w:proofErr w:type="spellEnd"/>
      <w:r w:rsidR="000B04BD">
        <w:rPr>
          <w:b/>
          <w:bCs/>
        </w:rPr>
        <w:t xml:space="preserve"> 2</w:t>
      </w:r>
      <w:r>
        <w:t xml:space="preserve">: </w:t>
      </w:r>
      <w:r w:rsidRPr="00124E46">
        <w:rPr>
          <w:b/>
          <w:bCs/>
        </w:rPr>
        <w:t>LA COMUNICAZIONE PROFESSIONALE</w:t>
      </w:r>
    </w:p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7083"/>
      </w:tblGrid>
      <w:tr w:rsidR="00B52DE2" w14:paraId="7291A710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BEA9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Competenza PECUP (1)</w:t>
            </w:r>
          </w:p>
          <w:p w14:paraId="4D8C1A82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C58B" w14:textId="77777777" w:rsidR="00E10FD2" w:rsidRPr="00E10FD2" w:rsidRDefault="00E10FD2">
            <w:pPr>
              <w:pStyle w:val="Standard"/>
              <w:rPr>
                <w:u w:val="single"/>
              </w:rPr>
            </w:pPr>
            <w:r w:rsidRPr="00E10FD2">
              <w:rPr>
                <w:u w:val="single"/>
              </w:rPr>
              <w:t>Competenza n.3</w:t>
            </w:r>
          </w:p>
          <w:p w14:paraId="79BB9310" w14:textId="59545759" w:rsidR="00B52DE2" w:rsidRDefault="00B52DE2">
            <w:pPr>
              <w:pStyle w:val="Standard"/>
            </w:pPr>
            <w:r>
              <w:t>Facilitare la comunicazione tra persone e gruppi, anche di culture diversi, adottando modalità comunicative e relazionali adeguate ai diversi ambiti professionali e alle diverse tipologie</w:t>
            </w:r>
            <w:r w:rsidR="00E10FD2">
              <w:t xml:space="preserve"> di utenza</w:t>
            </w:r>
          </w:p>
          <w:p w14:paraId="2C05B8DC" w14:textId="77777777" w:rsidR="00B52DE2" w:rsidRDefault="00B52DE2">
            <w:pPr>
              <w:pStyle w:val="Standard"/>
            </w:pPr>
          </w:p>
        </w:tc>
      </w:tr>
      <w:tr w:rsidR="00B52DE2" w14:paraId="40A4E5E0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F42B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Competenza/e chiave</w:t>
            </w:r>
          </w:p>
          <w:p w14:paraId="4A1DEA11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di cittadinanza</w:t>
            </w:r>
          </w:p>
          <w:p w14:paraId="78A95CD9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(2)</w:t>
            </w:r>
          </w:p>
          <w:p w14:paraId="145BE666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8A62" w14:textId="7CB8182C" w:rsidR="00B52DE2" w:rsidRPr="000B04BD" w:rsidRDefault="000B04BD" w:rsidP="000B04BD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0B04B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Comunicare</w:t>
            </w:r>
          </w:p>
          <w:p w14:paraId="51049FBD" w14:textId="77777777" w:rsidR="000B04BD" w:rsidRPr="000B04BD" w:rsidRDefault="000B04BD" w:rsidP="000B04BD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0B04B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Imparare ad imparare </w:t>
            </w:r>
          </w:p>
          <w:p w14:paraId="0AA39557" w14:textId="3F35F56D" w:rsidR="00B52DE2" w:rsidRPr="000B04BD" w:rsidRDefault="000B04BD" w:rsidP="000B04BD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lang w:eastAsia="en-US"/>
              </w:rPr>
            </w:pPr>
            <w:r w:rsidRPr="000B04B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collaborare e partecipare</w:t>
            </w:r>
          </w:p>
        </w:tc>
      </w:tr>
      <w:tr w:rsidR="00B52DE2" w14:paraId="6DDD2034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8FDB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Competenza/e</w:t>
            </w:r>
          </w:p>
          <w:p w14:paraId="368270FE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Disciplinare/i</w:t>
            </w:r>
          </w:p>
          <w:p w14:paraId="45358F19" w14:textId="77777777" w:rsidR="00B52DE2" w:rsidRDefault="00B52DE2">
            <w:pPr>
              <w:pStyle w:val="Standard"/>
            </w:pPr>
            <w:r w:rsidRPr="00B52DE2">
              <w:rPr>
                <w:b/>
                <w:bCs/>
              </w:rPr>
              <w:t>intermedie</w:t>
            </w: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D85D" w14:textId="600E1093" w:rsidR="00B52DE2" w:rsidRPr="00A765BA" w:rsidRDefault="004C1953">
            <w:pPr>
              <w:pStyle w:val="Textbody"/>
              <w:shd w:val="clear" w:color="auto" w:fill="FFFFFF"/>
              <w:spacing w:before="10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Agire</w:t>
            </w:r>
            <w:r w:rsidR="008C0523">
              <w:rPr>
                <w:rFonts w:ascii="Arial" w:hAnsi="Arial" w:cs="Arial"/>
              </w:rPr>
              <w:t>, anche in ambienti non noti, individuando modalità di comunicazione idonee a favorire</w:t>
            </w:r>
            <w:r w:rsidR="00D11F41">
              <w:rPr>
                <w:rFonts w:ascii="Arial" w:hAnsi="Arial" w:cs="Arial"/>
              </w:rPr>
              <w:t xml:space="preserve"> la relazione.</w:t>
            </w:r>
          </w:p>
        </w:tc>
      </w:tr>
      <w:tr w:rsidR="00B52DE2" w14:paraId="4F07ABD3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627A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proofErr w:type="spellStart"/>
            <w:r w:rsidRPr="00B52DE2">
              <w:rPr>
                <w:b/>
                <w:bCs/>
              </w:rPr>
              <w:t>Abilita’</w:t>
            </w:r>
            <w:proofErr w:type="spellEnd"/>
          </w:p>
          <w:p w14:paraId="69B3B843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C94B" w14:textId="0F113994" w:rsidR="00B52DE2" w:rsidRDefault="00B52DE2">
            <w:pPr>
              <w:pStyle w:val="Standard"/>
            </w:pPr>
            <w:r>
              <w:t>- Identificare le diverse modalità comunicativo- relazionali in relazione alle differenti tipologie di utenti.</w:t>
            </w:r>
          </w:p>
          <w:p w14:paraId="4F270BC0" w14:textId="77777777" w:rsidR="00B52DE2" w:rsidRDefault="00B52DE2">
            <w:pPr>
              <w:pStyle w:val="Standard"/>
            </w:pPr>
            <w:r>
              <w:t>- Gestire gli elementi base della comunicazione professionale</w:t>
            </w:r>
          </w:p>
          <w:p w14:paraId="55B9ABFB" w14:textId="72836473" w:rsidR="00B52DE2" w:rsidRDefault="00B52DE2">
            <w:pPr>
              <w:pStyle w:val="Standard"/>
            </w:pPr>
            <w:r>
              <w:t xml:space="preserve">- </w:t>
            </w:r>
            <w:r w:rsidR="00D11F41">
              <w:t xml:space="preserve">Riconoscere le distorsioni comunicative e i principali disturbi </w:t>
            </w:r>
          </w:p>
        </w:tc>
      </w:tr>
      <w:tr w:rsidR="00B52DE2" w14:paraId="63E04E7B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B037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Conoscenze</w:t>
            </w:r>
          </w:p>
          <w:p w14:paraId="631023C4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703FA" w14:textId="3F4C00BB" w:rsidR="00B52DE2" w:rsidRDefault="00D11F41">
            <w:pPr>
              <w:pStyle w:val="Standard"/>
            </w:pPr>
            <w:r>
              <w:t>Utenti e gruppi con specifici bisogni comunicativi</w:t>
            </w:r>
          </w:p>
        </w:tc>
      </w:tr>
      <w:tr w:rsidR="00B52DE2" w14:paraId="3C8743DA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BB85" w14:textId="77777777" w:rsidR="00B52DE2" w:rsidRDefault="00B52DE2">
            <w:pPr>
              <w:pStyle w:val="Standard"/>
              <w:rPr>
                <w:b/>
                <w:bCs/>
              </w:rPr>
            </w:pPr>
            <w:proofErr w:type="gramStart"/>
            <w:r w:rsidRPr="00B52DE2">
              <w:rPr>
                <w:b/>
                <w:bCs/>
              </w:rPr>
              <w:t>Contenuti  (</w:t>
            </w:r>
            <w:proofErr w:type="gramEnd"/>
            <w:r w:rsidRPr="00B52DE2">
              <w:rPr>
                <w:b/>
                <w:bCs/>
              </w:rPr>
              <w:t>4)</w:t>
            </w:r>
          </w:p>
          <w:p w14:paraId="712CEE85" w14:textId="77777777" w:rsidR="00513E1D" w:rsidRDefault="00513E1D">
            <w:pPr>
              <w:pStyle w:val="Standard"/>
              <w:rPr>
                <w:b/>
                <w:bCs/>
              </w:rPr>
            </w:pPr>
          </w:p>
          <w:p w14:paraId="63C748CB" w14:textId="77777777" w:rsidR="00513E1D" w:rsidRDefault="00513E1D">
            <w:pPr>
              <w:pStyle w:val="Standard"/>
              <w:rPr>
                <w:b/>
                <w:bCs/>
              </w:rPr>
            </w:pPr>
          </w:p>
          <w:p w14:paraId="6F4083E9" w14:textId="4F339910" w:rsidR="00513E1D" w:rsidRPr="00B52DE2" w:rsidRDefault="00513E1D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Obiettivi minimi</w:t>
            </w:r>
          </w:p>
          <w:p w14:paraId="5539BA4D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D05C6" w14:textId="77777777" w:rsidR="00B52DE2" w:rsidRPr="00CE2775" w:rsidRDefault="00B52DE2">
            <w:pPr>
              <w:pStyle w:val="Standard"/>
            </w:pPr>
            <w:r w:rsidRPr="00CE2775">
              <w:t>- Ascolto attivo</w:t>
            </w:r>
          </w:p>
          <w:p w14:paraId="62C342B0" w14:textId="77777777" w:rsidR="00B52DE2" w:rsidRPr="00CE2775" w:rsidRDefault="00B52DE2">
            <w:pPr>
              <w:pStyle w:val="Standard"/>
            </w:pPr>
            <w:r w:rsidRPr="00CE2775">
              <w:t>- La relazione di aiuto</w:t>
            </w:r>
          </w:p>
          <w:p w14:paraId="0983EBF5" w14:textId="77777777" w:rsidR="00B52DE2" w:rsidRPr="00CE2775" w:rsidRDefault="00B52DE2">
            <w:pPr>
              <w:pStyle w:val="Standard"/>
            </w:pPr>
            <w:r w:rsidRPr="00CE2775">
              <w:t>- I metodi comunicativi alternativi</w:t>
            </w:r>
          </w:p>
          <w:p w14:paraId="038D1F7D" w14:textId="77777777" w:rsidR="003D22BD" w:rsidRPr="003D22BD" w:rsidRDefault="003D22BD" w:rsidP="003D22BD">
            <w:pPr>
              <w:pStyle w:val="Standard"/>
              <w:rPr>
                <w:b/>
              </w:rPr>
            </w:pPr>
            <w:r w:rsidRPr="003D22BD">
              <w:rPr>
                <w:b/>
              </w:rPr>
              <w:t>Ascolto attivo</w:t>
            </w:r>
          </w:p>
          <w:p w14:paraId="57FDB6C1" w14:textId="77777777" w:rsidR="003D22BD" w:rsidRPr="003D22BD" w:rsidRDefault="003D22BD" w:rsidP="003D22BD">
            <w:pPr>
              <w:pStyle w:val="Standard"/>
              <w:rPr>
                <w:b/>
              </w:rPr>
            </w:pPr>
            <w:r w:rsidRPr="003D22BD">
              <w:rPr>
                <w:b/>
              </w:rPr>
              <w:t>- La comunicazione nella relazione di aiuto</w:t>
            </w:r>
          </w:p>
          <w:p w14:paraId="77E237E5" w14:textId="0F1D5514" w:rsidR="00513E1D" w:rsidRPr="003D22BD" w:rsidRDefault="003D22BD" w:rsidP="00CE2775">
            <w:pPr>
              <w:pStyle w:val="Standard"/>
              <w:rPr>
                <w:b/>
              </w:rPr>
            </w:pPr>
            <w:r w:rsidRPr="003D22BD">
              <w:rPr>
                <w:b/>
              </w:rPr>
              <w:t>- I principali metodi comunicativi alternativi</w:t>
            </w:r>
          </w:p>
        </w:tc>
      </w:tr>
      <w:tr w:rsidR="00B52DE2" w14:paraId="1D74E68C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DF2F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Compito/Prodotto (5)</w:t>
            </w:r>
          </w:p>
          <w:p w14:paraId="1C78D183" w14:textId="77777777" w:rsidR="00B52DE2" w:rsidRDefault="00B52DE2">
            <w:pPr>
              <w:pStyle w:val="Standard"/>
            </w:pPr>
          </w:p>
          <w:p w14:paraId="620A5459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3330F" w14:textId="77777777" w:rsidR="00B52DE2" w:rsidRPr="00CE2775" w:rsidRDefault="00B52DE2">
            <w:pPr>
              <w:pStyle w:val="Standard"/>
            </w:pPr>
            <w:r w:rsidRPr="00CE2775">
              <w:t>Costruzione di schede sulle regole di comunicazione professionale con le diverse tipologie di utenti</w:t>
            </w:r>
          </w:p>
          <w:p w14:paraId="4152B84B" w14:textId="7D5A4A7F" w:rsidR="00423F3C" w:rsidRPr="00CE2775" w:rsidRDefault="00423F3C">
            <w:pPr>
              <w:pStyle w:val="Standard"/>
            </w:pPr>
            <w:r w:rsidRPr="00CE2775">
              <w:t>Produzione di PPT</w:t>
            </w:r>
            <w:r w:rsidR="00A704EF">
              <w:t>/</w:t>
            </w:r>
            <w:proofErr w:type="spellStart"/>
            <w:r w:rsidR="00A704EF">
              <w:t>Canva</w:t>
            </w:r>
            <w:proofErr w:type="spellEnd"/>
            <w:r w:rsidR="00A704EF">
              <w:t xml:space="preserve"> </w:t>
            </w:r>
            <w:r w:rsidRPr="00CE2775">
              <w:t>sulle diverse tipologie di comunicazione aumentativa alternativa</w:t>
            </w:r>
          </w:p>
        </w:tc>
      </w:tr>
      <w:tr w:rsidR="00B52DE2" w14:paraId="431D71BE" w14:textId="77777777" w:rsidTr="00A765BA">
        <w:trPr>
          <w:trHeight w:val="597"/>
        </w:trPr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5B9C" w14:textId="5F2BE235" w:rsidR="00B52DE2" w:rsidRPr="00CE2775" w:rsidRDefault="00B52DE2" w:rsidP="00CE2775">
            <w:pPr>
              <w:pStyle w:val="NormaleWeb"/>
              <w:shd w:val="clear" w:color="auto" w:fill="FFFFFF"/>
              <w:spacing w:line="254" w:lineRule="auto"/>
              <w:rPr>
                <w:b/>
                <w:bCs/>
                <w:lang w:eastAsia="en-US"/>
              </w:rPr>
            </w:pPr>
            <w:r w:rsidRPr="00B52DE2">
              <w:rPr>
                <w:b/>
                <w:bCs/>
                <w:lang w:eastAsia="en-US"/>
              </w:rPr>
              <w:t>Tempi</w:t>
            </w: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258A" w14:textId="01C204AC" w:rsidR="00A765BA" w:rsidRPr="00CE2775" w:rsidRDefault="001F24FB" w:rsidP="00A765BA">
            <w:pPr>
              <w:pStyle w:val="Standard"/>
            </w:pPr>
            <w:r w:rsidRPr="00CE2775">
              <w:t>Febbraio</w:t>
            </w:r>
            <w:r w:rsidR="00E5320F">
              <w:t>/marzo</w:t>
            </w:r>
            <w:r w:rsidR="00B52DE2" w:rsidRPr="00CE2775">
              <w:t xml:space="preserve"> 202</w:t>
            </w:r>
            <w:r w:rsidR="00A704EF">
              <w:t>6</w:t>
            </w:r>
          </w:p>
          <w:p w14:paraId="63655FEA" w14:textId="375C0608" w:rsidR="00A765BA" w:rsidRPr="00CE2775" w:rsidRDefault="00A765BA" w:rsidP="00A765BA"/>
        </w:tc>
      </w:tr>
      <w:tr w:rsidR="00B52DE2" w14:paraId="5CEF4735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68C7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Metodologie</w:t>
            </w:r>
          </w:p>
          <w:p w14:paraId="5A3D8391" w14:textId="77777777" w:rsidR="00B52DE2" w:rsidRDefault="00B52DE2">
            <w:pPr>
              <w:pStyle w:val="Standard"/>
            </w:pPr>
            <w:r w:rsidRPr="00B52DE2">
              <w:rPr>
                <w:b/>
                <w:bCs/>
              </w:rPr>
              <w:t xml:space="preserve"> didattiche (6)</w:t>
            </w: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0CAA3" w14:textId="77777777" w:rsidR="001F24FB" w:rsidRPr="00302A8C" w:rsidRDefault="001F24FB" w:rsidP="001F24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38FAAF33" w14:textId="77777777" w:rsidR="001F24FB" w:rsidRPr="00302A8C" w:rsidRDefault="001F24FB" w:rsidP="001F24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04200528" w14:textId="1741F163" w:rsidR="001F24FB" w:rsidRDefault="001F24FB" w:rsidP="001F24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</w:t>
            </w:r>
          </w:p>
          <w:p w14:paraId="20E71A79" w14:textId="20487E1D" w:rsidR="00B52DE2" w:rsidRDefault="001F24FB" w:rsidP="001F24FB">
            <w:pPr>
              <w:pStyle w:val="Standard"/>
            </w:pPr>
            <w:r>
              <w:rPr>
                <w:color w:val="000000"/>
              </w:rPr>
              <w:t xml:space="preserve">Cooperative learning per </w:t>
            </w:r>
            <w:r w:rsidR="00430F94">
              <w:rPr>
                <w:color w:val="000000"/>
              </w:rPr>
              <w:t xml:space="preserve">la </w:t>
            </w:r>
            <w:r>
              <w:rPr>
                <w:color w:val="000000"/>
              </w:rPr>
              <w:t xml:space="preserve">realizzazione </w:t>
            </w:r>
            <w:r w:rsidR="00430F94">
              <w:rPr>
                <w:color w:val="000000"/>
              </w:rPr>
              <w:t xml:space="preserve">di </w:t>
            </w:r>
            <w:r>
              <w:rPr>
                <w:color w:val="000000"/>
              </w:rPr>
              <w:t>compiti reali</w:t>
            </w:r>
          </w:p>
        </w:tc>
      </w:tr>
      <w:tr w:rsidR="00B52DE2" w14:paraId="6DED43BE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9F62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Materiali, Strumenti e</w:t>
            </w:r>
          </w:p>
          <w:p w14:paraId="216E585B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sussidi</w:t>
            </w:r>
          </w:p>
          <w:p w14:paraId="21406829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8C336" w14:textId="77777777" w:rsidR="00B52DE2" w:rsidRDefault="00B52DE2">
            <w:pPr>
              <w:pStyle w:val="Standard"/>
            </w:pPr>
            <w:r>
              <w:t>Libro di testo</w:t>
            </w:r>
          </w:p>
          <w:p w14:paraId="0295D20D" w14:textId="77777777" w:rsidR="00B52DE2" w:rsidRDefault="00B52DE2">
            <w:pPr>
              <w:pStyle w:val="Standard"/>
            </w:pPr>
            <w:r>
              <w:t>materiale di approfondimento in formato cartaceo/digitale (testi, presentazioni PowerPoint, Video, ecc.).</w:t>
            </w:r>
          </w:p>
          <w:p w14:paraId="48A7F19F" w14:textId="77777777" w:rsidR="00B52DE2" w:rsidRDefault="00B52DE2">
            <w:pPr>
              <w:pStyle w:val="Standard"/>
            </w:pPr>
            <w:r>
              <w:t>Sussidi informatici</w:t>
            </w:r>
          </w:p>
        </w:tc>
      </w:tr>
      <w:tr w:rsidR="00B52DE2" w14:paraId="3E9AC6A5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BED8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Verifiche: numero e</w:t>
            </w:r>
          </w:p>
          <w:p w14:paraId="154230D3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tipologia (7)</w:t>
            </w:r>
          </w:p>
          <w:p w14:paraId="2757C5A7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281A8" w14:textId="75BD4517" w:rsidR="001F24FB" w:rsidRDefault="001F24FB" w:rsidP="001F24FB">
            <w:pPr>
              <w:pStyle w:val="Standard"/>
            </w:pPr>
            <w:r>
              <w:t xml:space="preserve">Prova </w:t>
            </w:r>
            <w:r w:rsidR="006E4E4D">
              <w:t>semi strutturata</w:t>
            </w:r>
            <w:r>
              <w:t>,</w:t>
            </w:r>
            <w:r w:rsidR="006E4E4D">
              <w:t xml:space="preserve"> verifica</w:t>
            </w:r>
            <w:r>
              <w:t xml:space="preserve"> orale.</w:t>
            </w:r>
            <w:r w:rsidR="00B52DE2">
              <w:t xml:space="preserve"> </w:t>
            </w:r>
          </w:p>
          <w:p w14:paraId="6D465794" w14:textId="1F4BB942" w:rsidR="00B52DE2" w:rsidRDefault="001F24FB" w:rsidP="001F24FB">
            <w:pPr>
              <w:pStyle w:val="Standard"/>
            </w:pPr>
            <w:r>
              <w:t>R</w:t>
            </w:r>
            <w:r w:rsidRPr="001B4326">
              <w:t>ispetto ai compiti reali proposti</w:t>
            </w:r>
            <w:r>
              <w:t>, la verifica sarà effettuata a</w:t>
            </w:r>
            <w:r w:rsidRPr="001B4326">
              <w:t>ttraverso la valutazione di processo e di risultato</w:t>
            </w:r>
            <w:r w:rsidR="00B52DE2">
              <w:t>.</w:t>
            </w:r>
          </w:p>
        </w:tc>
      </w:tr>
      <w:tr w:rsidR="00B52DE2" w14:paraId="4A6C0880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387C6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Valutazione (8)</w:t>
            </w: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9CFC" w14:textId="77777777" w:rsidR="00B52DE2" w:rsidRDefault="00B52DE2">
            <w:pPr>
              <w:pStyle w:val="Standard"/>
            </w:pPr>
            <w:r>
              <w:t>Per la valutazione si fa riferimento ai criteri generali e griglie di</w:t>
            </w:r>
          </w:p>
          <w:p w14:paraId="5A5F3228" w14:textId="306F2097" w:rsidR="00B52DE2" w:rsidRDefault="001F24FB">
            <w:pPr>
              <w:pStyle w:val="Standard"/>
            </w:pPr>
            <w:r>
              <w:t>riferimento D</w:t>
            </w:r>
            <w:r w:rsidR="00B52DE2">
              <w:t>ei dipartimenti</w:t>
            </w:r>
          </w:p>
          <w:p w14:paraId="111414BB" w14:textId="77777777" w:rsidR="00B52DE2" w:rsidRDefault="00B52DE2">
            <w:pPr>
              <w:pStyle w:val="Standard"/>
            </w:pPr>
          </w:p>
        </w:tc>
      </w:tr>
      <w:tr w:rsidR="00B52DE2" w14:paraId="52EB595D" w14:textId="77777777" w:rsidTr="00B648B0">
        <w:trPr>
          <w:trHeight w:val="662"/>
        </w:trPr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E3AD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Recupero: modalità e</w:t>
            </w:r>
          </w:p>
          <w:p w14:paraId="5DC14122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tempi (9)</w:t>
            </w:r>
          </w:p>
          <w:p w14:paraId="59EC94A9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FF308" w14:textId="77777777" w:rsidR="00B52DE2" w:rsidRDefault="00B52DE2">
            <w:pPr>
              <w:pStyle w:val="Standard"/>
            </w:pPr>
            <w:r>
              <w:t>In Itinere</w:t>
            </w:r>
          </w:p>
        </w:tc>
      </w:tr>
      <w:tr w:rsidR="00B52DE2" w14:paraId="3A2DA64F" w14:textId="77777777" w:rsidTr="00B52DE2"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2E5C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Eventuale raccordo</w:t>
            </w:r>
          </w:p>
          <w:p w14:paraId="328F56A4" w14:textId="77777777" w:rsidR="00B52DE2" w:rsidRPr="00B52DE2" w:rsidRDefault="00B52DE2">
            <w:pPr>
              <w:pStyle w:val="Standard"/>
              <w:rPr>
                <w:b/>
                <w:bCs/>
              </w:rPr>
            </w:pPr>
            <w:r w:rsidRPr="00B52DE2">
              <w:rPr>
                <w:b/>
                <w:bCs/>
              </w:rPr>
              <w:t>con altre discipline</w:t>
            </w:r>
          </w:p>
          <w:p w14:paraId="3FFB958A" w14:textId="77777777" w:rsidR="00B52DE2" w:rsidRDefault="00B52DE2">
            <w:pPr>
              <w:pStyle w:val="Standard"/>
            </w:pPr>
            <w:r w:rsidRPr="00B52DE2">
              <w:rPr>
                <w:b/>
                <w:bCs/>
              </w:rPr>
              <w:t>ed assi</w:t>
            </w:r>
          </w:p>
          <w:p w14:paraId="31A49F4F" w14:textId="77777777" w:rsidR="00B52DE2" w:rsidRDefault="00B52DE2">
            <w:pPr>
              <w:pStyle w:val="Standard"/>
            </w:pPr>
          </w:p>
          <w:p w14:paraId="13805AD1" w14:textId="77777777" w:rsidR="00B52DE2" w:rsidRDefault="00B52DE2">
            <w:pPr>
              <w:pStyle w:val="Standard"/>
            </w:pPr>
          </w:p>
        </w:tc>
        <w:tc>
          <w:tcPr>
            <w:tcW w:w="7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8B17C" w14:textId="1C0D95FF" w:rsidR="00B52DE2" w:rsidRDefault="00B52DE2">
            <w:pPr>
              <w:pStyle w:val="Standard"/>
            </w:pPr>
            <w:r>
              <w:t>In collaborazione con Psicologia: la comunicazione professionale nella relazione d’aiuto</w:t>
            </w:r>
          </w:p>
        </w:tc>
      </w:tr>
    </w:tbl>
    <w:p w14:paraId="7CE9A15F" w14:textId="29E0BF7C" w:rsidR="00912CA7" w:rsidRDefault="00912CA7">
      <w:pPr>
        <w:rPr>
          <w:b/>
        </w:rPr>
      </w:pPr>
      <w:r>
        <w:rPr>
          <w:b/>
        </w:rPr>
        <w:br w:type="page"/>
      </w:r>
    </w:p>
    <w:p w14:paraId="22F14717" w14:textId="44F997FA" w:rsidR="00912CA7" w:rsidRDefault="00912CA7" w:rsidP="00912CA7">
      <w:pPr>
        <w:rPr>
          <w:b/>
        </w:rPr>
      </w:pPr>
      <w:proofErr w:type="spellStart"/>
      <w:r>
        <w:rPr>
          <w:b/>
        </w:rPr>
        <w:lastRenderedPageBreak/>
        <w:t>UdA</w:t>
      </w:r>
      <w:proofErr w:type="spellEnd"/>
      <w:r>
        <w:rPr>
          <w:b/>
        </w:rPr>
        <w:t xml:space="preserve"> </w:t>
      </w:r>
      <w:r w:rsidR="0094382F">
        <w:rPr>
          <w:b/>
        </w:rPr>
        <w:t xml:space="preserve">3 </w:t>
      </w:r>
      <w:r w:rsidR="00D53964">
        <w:rPr>
          <w:b/>
        </w:rPr>
        <w:t>PROGETTAZIONE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8"/>
        <w:gridCol w:w="7120"/>
      </w:tblGrid>
      <w:tr w:rsidR="003A644B" w:rsidRPr="00360B9A" w14:paraId="7B362634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5A4E" w14:textId="77777777" w:rsidR="003A644B" w:rsidRPr="00360B9A" w:rsidRDefault="003A644B" w:rsidP="0004170D">
            <w:r w:rsidRPr="00360B9A">
              <w:rPr>
                <w:b/>
              </w:rPr>
              <w:t xml:space="preserve">Competenza PECUP </w:t>
            </w:r>
            <w:r w:rsidRPr="00360B9A">
              <w:rPr>
                <w:b/>
                <w:sz w:val="20"/>
              </w:rPr>
              <w:t xml:space="preserve">(1)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F465E" w14:textId="77777777" w:rsidR="003A644B" w:rsidRPr="00360B9A" w:rsidRDefault="003A644B" w:rsidP="0004170D">
            <w:pPr>
              <w:rPr>
                <w:u w:val="single"/>
              </w:rPr>
            </w:pPr>
            <w:r w:rsidRPr="00360B9A">
              <w:rPr>
                <w:u w:val="single"/>
              </w:rPr>
              <w:t>Competenza n.5</w:t>
            </w:r>
          </w:p>
          <w:p w14:paraId="7B0B4A81" w14:textId="77777777" w:rsidR="003A644B" w:rsidRPr="00360B9A" w:rsidRDefault="003A644B" w:rsidP="0004170D">
            <w:r w:rsidRPr="00360B9A">
              <w:t xml:space="preserve">Partecipare alla presa in carico </w:t>
            </w:r>
            <w:proofErr w:type="gramStart"/>
            <w:r w:rsidRPr="00360B9A">
              <w:t>socio-assistenziale</w:t>
            </w:r>
            <w:proofErr w:type="gramEnd"/>
            <w:r w:rsidRPr="00360B9A">
              <w:t xml:space="preserve"> di soggetti le cui condizioni determinano uno stato di non autosufficienza parziale o totale, di compromissione delle capacità cognitive e motorie, applicando tecniche stabilite e facendo uso dei principali ausili e presidi.</w:t>
            </w:r>
          </w:p>
        </w:tc>
      </w:tr>
      <w:tr w:rsidR="003A644B" w:rsidRPr="00360B9A" w14:paraId="25483A72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95F2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 xml:space="preserve">Competenza/e chiave di cittadinanza     </w:t>
            </w:r>
          </w:p>
          <w:p w14:paraId="18D944E6" w14:textId="77777777" w:rsidR="003A644B" w:rsidRPr="00360B9A" w:rsidRDefault="003A644B" w:rsidP="0004170D">
            <w:r w:rsidRPr="00360B9A">
              <w:rPr>
                <w:b/>
                <w:sz w:val="20"/>
              </w:rPr>
              <w:t xml:space="preserve"> (2)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4F92E" w14:textId="77777777" w:rsidR="003A644B" w:rsidRPr="00360B9A" w:rsidRDefault="003A644B" w:rsidP="0004170D">
            <w:r w:rsidRPr="00360B9A">
              <w:t>Imparare ad imparare – collaborare e partecipare – acquisire e interpretare l’informazione</w:t>
            </w:r>
          </w:p>
        </w:tc>
      </w:tr>
      <w:tr w:rsidR="003A644B" w:rsidRPr="00360B9A" w14:paraId="5978AF39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6EDFF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>Competenza/e</w:t>
            </w:r>
          </w:p>
          <w:p w14:paraId="42152D86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 xml:space="preserve">Disciplinare/i </w:t>
            </w:r>
          </w:p>
          <w:p w14:paraId="41803802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 xml:space="preserve">intermedie  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85C2" w14:textId="77777777" w:rsidR="003A644B" w:rsidRPr="00360B9A" w:rsidRDefault="003A644B" w:rsidP="0004170D">
            <w:r w:rsidRPr="00360B9A">
              <w:t xml:space="preserve">Programmare semplici azioni per soddisfare i bisogni </w:t>
            </w:r>
            <w:proofErr w:type="gramStart"/>
            <w:r w:rsidRPr="00360B9A">
              <w:t>socio-assistenziali</w:t>
            </w:r>
            <w:proofErr w:type="gramEnd"/>
            <w:r w:rsidRPr="00360B9A">
              <w:t xml:space="preserve"> e sanitari in ottica di prevenzione e promozione della salute</w:t>
            </w:r>
          </w:p>
          <w:p w14:paraId="42A545EF" w14:textId="77777777" w:rsidR="003A644B" w:rsidRPr="00360B9A" w:rsidRDefault="003A644B" w:rsidP="0004170D"/>
        </w:tc>
      </w:tr>
      <w:tr w:rsidR="003A644B" w:rsidRPr="00360B9A" w14:paraId="2D5B433C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0FE7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 xml:space="preserve"> </w:t>
            </w:r>
          </w:p>
          <w:p w14:paraId="0C59BD81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>Abilità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B442" w14:textId="77777777" w:rsidR="003A644B" w:rsidRPr="00360B9A" w:rsidRDefault="003A644B" w:rsidP="0004170D">
            <w:r w:rsidRPr="00360B9A">
              <w:t>Predisporre semplici piani di lavoro sulla base dei bisogni individuati</w:t>
            </w:r>
          </w:p>
        </w:tc>
      </w:tr>
      <w:tr w:rsidR="003A644B" w:rsidRPr="00360B9A" w14:paraId="5596E71D" w14:textId="77777777" w:rsidTr="0004170D">
        <w:trPr>
          <w:trHeight w:val="528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26EC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>Conoscenze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E235" w14:textId="77777777" w:rsidR="003A644B" w:rsidRPr="00360B9A" w:rsidRDefault="003A644B" w:rsidP="0004170D">
            <w:r w:rsidRPr="00360B9A">
              <w:t xml:space="preserve">Piano di lavoro, tecniche e strumenti per la rilevazione dei bisogni </w:t>
            </w:r>
            <w:proofErr w:type="gramStart"/>
            <w:r w:rsidRPr="00360B9A">
              <w:t>socio-assistenziali</w:t>
            </w:r>
            <w:proofErr w:type="gramEnd"/>
            <w:r w:rsidRPr="00360B9A">
              <w:t xml:space="preserve"> e sanitari.</w:t>
            </w:r>
          </w:p>
        </w:tc>
      </w:tr>
      <w:tr w:rsidR="003A644B" w:rsidRPr="00360B9A" w14:paraId="14173850" w14:textId="77777777" w:rsidTr="0004170D">
        <w:trPr>
          <w:trHeight w:val="70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37E7" w14:textId="77777777" w:rsidR="003A644B" w:rsidRPr="00B05871" w:rsidRDefault="003A644B" w:rsidP="0004170D">
            <w:pPr>
              <w:rPr>
                <w:b/>
              </w:rPr>
            </w:pPr>
            <w:r w:rsidRPr="00B05871">
              <w:rPr>
                <w:b/>
              </w:rPr>
              <w:t xml:space="preserve">Contenuti </w:t>
            </w:r>
            <w:r w:rsidRPr="00B05871">
              <w:rPr>
                <w:b/>
                <w:sz w:val="20"/>
              </w:rPr>
              <w:t>(4)</w:t>
            </w:r>
            <w:r w:rsidRPr="00B05871">
              <w:rPr>
                <w:b/>
              </w:rPr>
              <w:t xml:space="preserve"> </w:t>
            </w:r>
          </w:p>
          <w:p w14:paraId="76C64FC3" w14:textId="77777777" w:rsidR="003A644B" w:rsidRPr="00B05871" w:rsidRDefault="003A644B" w:rsidP="0004170D">
            <w:pPr>
              <w:rPr>
                <w:b/>
              </w:rPr>
            </w:pPr>
          </w:p>
          <w:p w14:paraId="30EEEA8B" w14:textId="77777777" w:rsidR="003A644B" w:rsidRPr="00B05871" w:rsidRDefault="003A644B" w:rsidP="0004170D">
            <w:pPr>
              <w:rPr>
                <w:b/>
              </w:rPr>
            </w:pPr>
          </w:p>
          <w:p w14:paraId="58A8B654" w14:textId="77777777" w:rsidR="003A644B" w:rsidRPr="00B05871" w:rsidRDefault="003A644B" w:rsidP="0004170D">
            <w:pPr>
              <w:rPr>
                <w:b/>
              </w:rPr>
            </w:pPr>
          </w:p>
          <w:p w14:paraId="5B679A91" w14:textId="77777777" w:rsidR="003A644B" w:rsidRPr="00B05871" w:rsidRDefault="003A644B" w:rsidP="0004170D">
            <w:r w:rsidRPr="00B05871">
              <w:rPr>
                <w:b/>
              </w:rPr>
              <w:t>Obiettivi minimi: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95A7" w14:textId="77777777" w:rsidR="003A644B" w:rsidRPr="00B05871" w:rsidRDefault="003A644B" w:rsidP="0004170D">
            <w:r w:rsidRPr="00B05871">
              <w:t>La progettazione: problema, contesto e obiettivi</w:t>
            </w:r>
          </w:p>
          <w:p w14:paraId="41F6ED80" w14:textId="77777777" w:rsidR="003A644B" w:rsidRPr="00B05871" w:rsidRDefault="003A644B" w:rsidP="0004170D">
            <w:r w:rsidRPr="00B05871">
              <w:t>La progettazione: interventi, verifica e valutazione</w:t>
            </w:r>
          </w:p>
          <w:p w14:paraId="39022C6E" w14:textId="77777777" w:rsidR="003A644B" w:rsidRPr="00B05871" w:rsidRDefault="003A644B" w:rsidP="0004170D">
            <w:r w:rsidRPr="00B05871">
              <w:t xml:space="preserve">La progettazione in ambito </w:t>
            </w:r>
            <w:proofErr w:type="gramStart"/>
            <w:r w:rsidRPr="00B05871">
              <w:t>socio-assistenziale</w:t>
            </w:r>
            <w:proofErr w:type="gramEnd"/>
            <w:r w:rsidRPr="00B05871">
              <w:t xml:space="preserve"> e il PAI</w:t>
            </w:r>
          </w:p>
          <w:p w14:paraId="236F4524" w14:textId="77777777" w:rsidR="003A644B" w:rsidRPr="00B05871" w:rsidRDefault="003A644B" w:rsidP="0004170D">
            <w:r w:rsidRPr="00B05871">
              <w:t xml:space="preserve">L’osservazione nella progettazione </w:t>
            </w:r>
            <w:proofErr w:type="gramStart"/>
            <w:r w:rsidRPr="00B05871">
              <w:t>socio-assistenziale</w:t>
            </w:r>
            <w:proofErr w:type="gramEnd"/>
          </w:p>
          <w:p w14:paraId="7EBC2CFF" w14:textId="77777777" w:rsidR="003A644B" w:rsidRPr="00B05871" w:rsidRDefault="003A644B" w:rsidP="0004170D">
            <w:pPr>
              <w:rPr>
                <w:b/>
              </w:rPr>
            </w:pPr>
            <w:r w:rsidRPr="00B05871">
              <w:rPr>
                <w:b/>
              </w:rPr>
              <w:t>conoscenze di base delle diverse fasi della progettazione</w:t>
            </w:r>
          </w:p>
        </w:tc>
      </w:tr>
      <w:tr w:rsidR="003A644B" w:rsidRPr="00360B9A" w14:paraId="2EF6BB2A" w14:textId="77777777" w:rsidTr="0004170D">
        <w:trPr>
          <w:trHeight w:val="97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0A56" w14:textId="77777777" w:rsidR="003A644B" w:rsidRPr="00360B9A" w:rsidRDefault="003A644B" w:rsidP="0004170D">
            <w:pPr>
              <w:rPr>
                <w:b/>
              </w:rPr>
            </w:pPr>
          </w:p>
          <w:p w14:paraId="501164B3" w14:textId="77777777" w:rsidR="003A644B" w:rsidRPr="00360B9A" w:rsidRDefault="003A644B" w:rsidP="0004170D">
            <w:r w:rsidRPr="00360B9A">
              <w:rPr>
                <w:b/>
              </w:rPr>
              <w:t xml:space="preserve">Compito/ Prodotto </w:t>
            </w:r>
            <w:r w:rsidRPr="00360B9A">
              <w:rPr>
                <w:b/>
                <w:sz w:val="20"/>
              </w:rPr>
              <w:t>(5)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DFA2" w14:textId="4322C8CC" w:rsidR="00E84529" w:rsidRPr="008703CC" w:rsidRDefault="003A644B" w:rsidP="00E84529">
            <w:r w:rsidRPr="00360B9A">
              <w:t xml:space="preserve">Risoluzione di un </w:t>
            </w:r>
            <w:r>
              <w:t xml:space="preserve">semplice </w:t>
            </w:r>
            <w:r w:rsidRPr="00360B9A">
              <w:t>caso</w:t>
            </w:r>
            <w:r>
              <w:t xml:space="preserve"> applicando le diverse fasi della progettazione</w:t>
            </w:r>
            <w:r w:rsidR="00E84529">
              <w:t xml:space="preserve"> al fine di delineare un </w:t>
            </w:r>
            <w:proofErr w:type="gramStart"/>
            <w:r w:rsidR="00E84529">
              <w:t>m</w:t>
            </w:r>
            <w:r w:rsidR="00E84529" w:rsidRPr="008703CC">
              <w:t>ini progetto</w:t>
            </w:r>
            <w:proofErr w:type="gramEnd"/>
            <w:r w:rsidR="00E84529">
              <w:t xml:space="preserve"> di intervento (Tipologia B)</w:t>
            </w:r>
          </w:p>
          <w:p w14:paraId="4651109A" w14:textId="77777777" w:rsidR="00E84529" w:rsidRPr="00360B9A" w:rsidRDefault="00E84529" w:rsidP="0004170D"/>
        </w:tc>
      </w:tr>
      <w:tr w:rsidR="003A644B" w:rsidRPr="00360B9A" w14:paraId="2DB59B78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FE38" w14:textId="77777777" w:rsidR="003A644B" w:rsidRPr="00360B9A" w:rsidRDefault="003A644B" w:rsidP="0004170D">
            <w:pPr>
              <w:rPr>
                <w:b/>
              </w:rPr>
            </w:pPr>
          </w:p>
          <w:p w14:paraId="52037A84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>Tempi</w:t>
            </w:r>
          </w:p>
          <w:p w14:paraId="6A80016D" w14:textId="77777777" w:rsidR="003A644B" w:rsidRPr="00360B9A" w:rsidRDefault="003A644B" w:rsidP="0004170D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ACE1" w14:textId="77777777" w:rsidR="003A644B" w:rsidRPr="00360B9A" w:rsidRDefault="003A644B" w:rsidP="0004170D"/>
          <w:p w14:paraId="422B3A7A" w14:textId="08E1FB93" w:rsidR="003A644B" w:rsidRPr="003A644B" w:rsidRDefault="003A644B" w:rsidP="003A644B">
            <w:r>
              <w:t xml:space="preserve">Aprile/ </w:t>
            </w:r>
            <w:proofErr w:type="gramStart"/>
            <w:r>
              <w:t>M</w:t>
            </w:r>
            <w:r w:rsidR="004C6CB2">
              <w:t>aggio</w:t>
            </w:r>
            <w:proofErr w:type="gramEnd"/>
            <w:r w:rsidR="004C6CB2">
              <w:t xml:space="preserve"> 2025</w:t>
            </w:r>
          </w:p>
          <w:p w14:paraId="2CCC1E5D" w14:textId="1E807C3F" w:rsidR="003A644B" w:rsidRPr="00360B9A" w:rsidRDefault="003A644B" w:rsidP="0004170D"/>
        </w:tc>
      </w:tr>
      <w:tr w:rsidR="003A644B" w:rsidRPr="00360B9A" w14:paraId="160639EB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A2196" w14:textId="77777777" w:rsidR="003A644B" w:rsidRPr="00360B9A" w:rsidRDefault="003A644B" w:rsidP="0004170D">
            <w:pPr>
              <w:rPr>
                <w:b/>
              </w:rPr>
            </w:pPr>
          </w:p>
          <w:p w14:paraId="24874CEA" w14:textId="77777777" w:rsidR="003A644B" w:rsidRPr="00360B9A" w:rsidRDefault="003A644B" w:rsidP="0004170D">
            <w:r w:rsidRPr="00360B9A">
              <w:rPr>
                <w:b/>
              </w:rPr>
              <w:t xml:space="preserve">Metodologie didattiche </w:t>
            </w:r>
            <w:r w:rsidRPr="00360B9A">
              <w:rPr>
                <w:b/>
                <w:sz w:val="20"/>
              </w:rPr>
              <w:t>(6)</w:t>
            </w:r>
          </w:p>
          <w:p w14:paraId="759E632E" w14:textId="77777777" w:rsidR="003A644B" w:rsidRPr="00360B9A" w:rsidRDefault="003A644B" w:rsidP="0004170D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C210" w14:textId="77777777" w:rsidR="003A644B" w:rsidRPr="00302A8C" w:rsidRDefault="003A644B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06D4BE4D" w14:textId="77777777" w:rsidR="003A644B" w:rsidRPr="00302A8C" w:rsidRDefault="003A644B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2A954553" w14:textId="77777777" w:rsidR="003A644B" w:rsidRDefault="003A644B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ecc.)</w:t>
            </w:r>
          </w:p>
          <w:p w14:paraId="3B914137" w14:textId="3C76FDA8" w:rsidR="003A644B" w:rsidRPr="00302A8C" w:rsidRDefault="0094382F" w:rsidP="0004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Cooperative L</w:t>
            </w:r>
            <w:r w:rsidR="003A644B">
              <w:rPr>
                <w:color w:val="000000"/>
              </w:rPr>
              <w:t>earning per realizzazione compiti reali</w:t>
            </w:r>
          </w:p>
          <w:p w14:paraId="4E7FC06F" w14:textId="77777777" w:rsidR="003A644B" w:rsidRPr="00360B9A" w:rsidRDefault="003A644B" w:rsidP="0004170D"/>
        </w:tc>
      </w:tr>
      <w:tr w:rsidR="003A644B" w:rsidRPr="00360B9A" w14:paraId="30B483B7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ACD0" w14:textId="77777777" w:rsidR="003A644B" w:rsidRPr="00360B9A" w:rsidRDefault="003A644B" w:rsidP="0004170D">
            <w:pPr>
              <w:rPr>
                <w:b/>
              </w:rPr>
            </w:pPr>
          </w:p>
          <w:p w14:paraId="043A6322" w14:textId="77777777" w:rsidR="003A644B" w:rsidRPr="00360B9A" w:rsidRDefault="003A644B" w:rsidP="0004170D">
            <w:pPr>
              <w:rPr>
                <w:b/>
              </w:rPr>
            </w:pPr>
            <w:r w:rsidRPr="00360B9A">
              <w:rPr>
                <w:b/>
              </w:rPr>
              <w:t>Materiali, Strumenti e sussidi</w:t>
            </w:r>
          </w:p>
          <w:p w14:paraId="4EF9D256" w14:textId="77777777" w:rsidR="003A644B" w:rsidRPr="00360B9A" w:rsidRDefault="003A644B" w:rsidP="0004170D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715EA" w14:textId="77777777" w:rsidR="003A644B" w:rsidRPr="00360B9A" w:rsidRDefault="003A644B" w:rsidP="0004170D">
            <w:r w:rsidRPr="00360B9A">
              <w:t xml:space="preserve">Libro di testo, fotocopie, materiale scaricato da internet (testi, presentazioni PowerPoint, Video, ecc.) </w:t>
            </w:r>
          </w:p>
          <w:p w14:paraId="67E0A8B1" w14:textId="6B3C3CA5" w:rsidR="003A644B" w:rsidRPr="00360B9A" w:rsidRDefault="003A644B" w:rsidP="0004170D">
            <w:r w:rsidRPr="00360B9A">
              <w:t xml:space="preserve">Materiale specifico prodotto dai docenti </w:t>
            </w:r>
            <w:r w:rsidR="00AB3207">
              <w:t>afferenti al Dipartimento B023</w:t>
            </w:r>
          </w:p>
        </w:tc>
      </w:tr>
      <w:tr w:rsidR="003A644B" w:rsidRPr="00360B9A" w14:paraId="2FB1B1E6" w14:textId="77777777" w:rsidTr="0004170D">
        <w:trPr>
          <w:trHeight w:val="75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DCF29" w14:textId="77777777" w:rsidR="003A644B" w:rsidRPr="00360B9A" w:rsidRDefault="003A644B" w:rsidP="0004170D">
            <w:pPr>
              <w:rPr>
                <w:b/>
              </w:rPr>
            </w:pPr>
          </w:p>
          <w:p w14:paraId="30711CE8" w14:textId="77777777" w:rsidR="003A644B" w:rsidRPr="00360B9A" w:rsidRDefault="003A644B" w:rsidP="0004170D">
            <w:r w:rsidRPr="00360B9A">
              <w:rPr>
                <w:b/>
              </w:rPr>
              <w:t xml:space="preserve">Verifiche: numero e tipologia </w:t>
            </w:r>
            <w:r w:rsidRPr="00360B9A">
              <w:rPr>
                <w:b/>
                <w:sz w:val="20"/>
              </w:rPr>
              <w:t>(7)</w:t>
            </w:r>
          </w:p>
          <w:p w14:paraId="7E6EAEEB" w14:textId="77777777" w:rsidR="003A644B" w:rsidRPr="00360B9A" w:rsidRDefault="003A644B" w:rsidP="0004170D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67E0" w14:textId="77777777" w:rsidR="003A644B" w:rsidRPr="00360B9A" w:rsidRDefault="003A644B" w:rsidP="0004170D">
            <w:r w:rsidRPr="00360B9A">
              <w:t xml:space="preserve">Prova </w:t>
            </w:r>
            <w:proofErr w:type="spellStart"/>
            <w:r w:rsidRPr="00360B9A">
              <w:t>semistrutturata</w:t>
            </w:r>
            <w:proofErr w:type="spellEnd"/>
            <w:r w:rsidRPr="00360B9A">
              <w:t>, verifica orale</w:t>
            </w:r>
          </w:p>
          <w:p w14:paraId="7052FBFA" w14:textId="77777777" w:rsidR="003A644B" w:rsidRPr="001B4326" w:rsidRDefault="003A644B" w:rsidP="0004170D">
            <w:pPr>
              <w:rPr>
                <w:color w:val="000000"/>
              </w:rPr>
            </w:pPr>
            <w:r w:rsidRPr="001B4326">
              <w:rPr>
                <w:color w:val="000000"/>
              </w:rPr>
              <w:t>Realizzazione compiti reali (ppt, video, creazioni laboratoriali, cartelloni illustrativi, ecc.)</w:t>
            </w:r>
          </w:p>
          <w:p w14:paraId="3A998C8C" w14:textId="77777777" w:rsidR="003A644B" w:rsidRPr="00360B9A" w:rsidRDefault="003A644B" w:rsidP="0004170D"/>
        </w:tc>
      </w:tr>
      <w:tr w:rsidR="003A644B" w14:paraId="5609BC32" w14:textId="77777777" w:rsidTr="0004170D">
        <w:trPr>
          <w:trHeight w:val="58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92A1" w14:textId="77777777" w:rsidR="003A644B" w:rsidRPr="00360B9A" w:rsidRDefault="003A644B" w:rsidP="0004170D">
            <w:pPr>
              <w:rPr>
                <w:b/>
              </w:rPr>
            </w:pPr>
          </w:p>
          <w:p w14:paraId="30C00EAB" w14:textId="77777777" w:rsidR="003A644B" w:rsidRPr="00360B9A" w:rsidRDefault="003A644B" w:rsidP="0004170D">
            <w:r w:rsidRPr="00360B9A">
              <w:rPr>
                <w:b/>
              </w:rPr>
              <w:t xml:space="preserve">Valutazione </w:t>
            </w:r>
            <w:r w:rsidRPr="00360B9A">
              <w:rPr>
                <w:b/>
                <w:sz w:val="20"/>
              </w:rPr>
              <w:t>(8)</w:t>
            </w:r>
          </w:p>
          <w:p w14:paraId="52FF8A57" w14:textId="77777777" w:rsidR="003A644B" w:rsidRPr="00360B9A" w:rsidRDefault="003A644B" w:rsidP="0004170D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0BBD" w14:textId="77777777" w:rsidR="003A644B" w:rsidRPr="00360B9A" w:rsidRDefault="003A644B" w:rsidP="0004170D"/>
          <w:p w14:paraId="15AE2D3A" w14:textId="77777777" w:rsidR="003A644B" w:rsidRDefault="003A644B" w:rsidP="0004170D">
            <w:pPr>
              <w:rPr>
                <w:bCs/>
              </w:rPr>
            </w:pPr>
            <w:r w:rsidRPr="00360B9A">
              <w:rPr>
                <w:bCs/>
              </w:rPr>
              <w:t xml:space="preserve">Per la valutazione si fa riferimento ai criteri generali e griglie di riferimento dei </w:t>
            </w:r>
            <w:r>
              <w:rPr>
                <w:bCs/>
              </w:rPr>
              <w:t>D</w:t>
            </w:r>
            <w:r w:rsidRPr="00360B9A">
              <w:rPr>
                <w:bCs/>
              </w:rPr>
              <w:t>ipartimenti</w:t>
            </w:r>
          </w:p>
        </w:tc>
      </w:tr>
      <w:tr w:rsidR="003A644B" w14:paraId="5F0EC823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B7DC" w14:textId="77777777" w:rsidR="003A644B" w:rsidRDefault="003A644B" w:rsidP="0004170D">
            <w:pPr>
              <w:rPr>
                <w:b/>
              </w:rPr>
            </w:pPr>
          </w:p>
          <w:p w14:paraId="7AEB49C3" w14:textId="77777777" w:rsidR="003A644B" w:rsidRDefault="003A644B" w:rsidP="0004170D">
            <w:r>
              <w:rPr>
                <w:b/>
              </w:rPr>
              <w:t xml:space="preserve">Recupero: modalità e tempi </w:t>
            </w:r>
            <w:r>
              <w:rPr>
                <w:b/>
                <w:sz w:val="20"/>
              </w:rPr>
              <w:t>(9)</w:t>
            </w:r>
          </w:p>
          <w:p w14:paraId="2F79ABB0" w14:textId="77777777" w:rsidR="003A644B" w:rsidRDefault="003A644B" w:rsidP="0004170D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3D5A" w14:textId="77777777" w:rsidR="003A644B" w:rsidRDefault="003A644B" w:rsidP="0004170D"/>
          <w:p w14:paraId="758A8B4C" w14:textId="77777777" w:rsidR="003A644B" w:rsidRDefault="003A644B" w:rsidP="0004170D">
            <w:r>
              <w:t>In itinere</w:t>
            </w:r>
          </w:p>
        </w:tc>
      </w:tr>
      <w:tr w:rsidR="003A644B" w14:paraId="5C410B5E" w14:textId="77777777" w:rsidTr="0004170D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0C559" w14:textId="77777777" w:rsidR="003A644B" w:rsidRDefault="003A644B" w:rsidP="0004170D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FD0FB" w14:textId="77777777" w:rsidR="003A644B" w:rsidRDefault="003A644B" w:rsidP="0004170D">
            <w:r>
              <w:t xml:space="preserve">Psicologia </w:t>
            </w:r>
          </w:p>
        </w:tc>
      </w:tr>
    </w:tbl>
    <w:p w14:paraId="6E195223" w14:textId="5C70F3C9" w:rsidR="00912CA7" w:rsidRDefault="00912CA7">
      <w:pPr>
        <w:rPr>
          <w:b/>
        </w:rPr>
      </w:pPr>
      <w:r>
        <w:rPr>
          <w:b/>
        </w:rPr>
        <w:br w:type="page"/>
      </w:r>
    </w:p>
    <w:p w14:paraId="16A5C03A" w14:textId="00EF8759" w:rsidR="000B04BD" w:rsidRDefault="00B94998" w:rsidP="000B04BD">
      <w:pPr>
        <w:rPr>
          <w:b/>
        </w:rPr>
      </w:pPr>
      <w:proofErr w:type="spellStart"/>
      <w:r>
        <w:rPr>
          <w:b/>
        </w:rPr>
        <w:lastRenderedPageBreak/>
        <w:t>UdA</w:t>
      </w:r>
      <w:proofErr w:type="spellEnd"/>
      <w:r>
        <w:rPr>
          <w:b/>
        </w:rPr>
        <w:t xml:space="preserve"> 4: </w:t>
      </w:r>
      <w:r w:rsidR="000B04BD">
        <w:rPr>
          <w:b/>
        </w:rPr>
        <w:t xml:space="preserve">INTERVENTI </w:t>
      </w:r>
      <w:r w:rsidR="00F4378E">
        <w:rPr>
          <w:b/>
        </w:rPr>
        <w:t xml:space="preserve">E METODOLOGIE ATTIVE </w:t>
      </w:r>
    </w:p>
    <w:p w14:paraId="6FCC25AB" w14:textId="77777777" w:rsidR="000B04BD" w:rsidRPr="009E4658" w:rsidRDefault="000B04BD" w:rsidP="000B04B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0B04BD" w:rsidRPr="00B765BF" w14:paraId="3E08739B" w14:textId="77777777" w:rsidTr="006E4645">
        <w:tc>
          <w:tcPr>
            <w:tcW w:w="2510" w:type="dxa"/>
          </w:tcPr>
          <w:p w14:paraId="05CDFE98" w14:textId="77777777" w:rsidR="000B04BD" w:rsidRPr="003F7C83" w:rsidRDefault="000B04BD" w:rsidP="006E4645">
            <w:pPr>
              <w:rPr>
                <w:b/>
              </w:rPr>
            </w:pPr>
          </w:p>
          <w:p w14:paraId="4AACCF3B" w14:textId="77777777" w:rsidR="000B04BD" w:rsidRPr="003F7C83" w:rsidRDefault="000B04BD" w:rsidP="006E4645">
            <w:pPr>
              <w:rPr>
                <w:b/>
              </w:rPr>
            </w:pPr>
            <w:proofErr w:type="gramStart"/>
            <w:r w:rsidRPr="003F7C83">
              <w:rPr>
                <w:b/>
              </w:rPr>
              <w:t>Competenza  PECUP</w:t>
            </w:r>
            <w:proofErr w:type="gramEnd"/>
            <w:r w:rsidRPr="003F7C83">
              <w:rPr>
                <w:b/>
              </w:rPr>
              <w:t xml:space="preserve"> </w:t>
            </w:r>
            <w:proofErr w:type="gramStart"/>
            <w:r w:rsidRPr="003F7C83">
              <w:rPr>
                <w:b/>
              </w:rPr>
              <w:t xml:space="preserve">   </w:t>
            </w:r>
            <w:r w:rsidRPr="003F7C83">
              <w:rPr>
                <w:b/>
                <w:sz w:val="20"/>
              </w:rPr>
              <w:t>(</w:t>
            </w:r>
            <w:proofErr w:type="gramEnd"/>
            <w:r w:rsidRPr="003F7C83">
              <w:rPr>
                <w:b/>
                <w:sz w:val="20"/>
              </w:rPr>
              <w:t xml:space="preserve">1) </w:t>
            </w:r>
          </w:p>
          <w:p w14:paraId="6296E53F" w14:textId="77777777" w:rsidR="000B04BD" w:rsidRPr="003F7C83" w:rsidRDefault="000B04BD" w:rsidP="006E4645">
            <w:pPr>
              <w:rPr>
                <w:b/>
              </w:rPr>
            </w:pPr>
          </w:p>
        </w:tc>
        <w:tc>
          <w:tcPr>
            <w:tcW w:w="7118" w:type="dxa"/>
          </w:tcPr>
          <w:p w14:paraId="149B5AE4" w14:textId="064828DE" w:rsidR="003661AA" w:rsidRPr="003661AA" w:rsidRDefault="00020EE8" w:rsidP="003661AA">
            <w:pPr>
              <w:rPr>
                <w:bCs/>
                <w:u w:val="single"/>
              </w:rPr>
            </w:pPr>
            <w:r w:rsidRPr="003F7C83">
              <w:rPr>
                <w:bCs/>
                <w:u w:val="single"/>
              </w:rPr>
              <w:t>Competenza n°9</w:t>
            </w:r>
          </w:p>
          <w:p w14:paraId="26FA9D32" w14:textId="77777777" w:rsidR="003661AA" w:rsidRPr="003661AA" w:rsidRDefault="003661AA" w:rsidP="003661AA">
            <w:pPr>
              <w:shd w:val="clear" w:color="auto" w:fill="FFFFFF"/>
              <w:spacing w:line="0" w:lineRule="auto"/>
              <w:rPr>
                <w:rFonts w:ascii="pg-20ff7" w:eastAsia="Times New Roman" w:hAnsi="pg-20ff7" w:cs="Times New Roman"/>
                <w:color w:val="000000"/>
                <w:sz w:val="96"/>
                <w:szCs w:val="96"/>
                <w:lang w:eastAsia="it-IT"/>
              </w:rPr>
            </w:pPr>
            <w:r w:rsidRPr="003661AA">
              <w:rPr>
                <w:rFonts w:ascii="pg-20ff7" w:eastAsia="Times New Roman" w:hAnsi="pg-20ff7" w:cs="Times New Roman"/>
                <w:color w:val="000000"/>
                <w:sz w:val="96"/>
                <w:szCs w:val="96"/>
                <w:lang w:eastAsia="it-IT"/>
              </w:rPr>
              <w:t xml:space="preserve">           Indirizzo: i) Servizi per la Sanità e l’Assistenza Sociale </w:t>
            </w:r>
          </w:p>
          <w:p w14:paraId="776D3BC3" w14:textId="77777777" w:rsidR="003661AA" w:rsidRPr="003661AA" w:rsidRDefault="003661AA" w:rsidP="003661AA">
            <w:pPr>
              <w:shd w:val="clear" w:color="auto" w:fill="FFFFFF"/>
              <w:spacing w:line="0" w:lineRule="auto"/>
              <w:rPr>
                <w:rFonts w:ascii="pg-20ff9" w:eastAsia="Times New Roman" w:hAnsi="pg-20ff9" w:cs="Times New Roman"/>
                <w:color w:val="000000"/>
                <w:sz w:val="60"/>
                <w:szCs w:val="60"/>
                <w:lang w:eastAsia="it-IT"/>
              </w:rPr>
            </w:pPr>
            <w:r w:rsidRPr="003661AA">
              <w:rPr>
                <w:rFonts w:ascii="pg-20ff9" w:eastAsia="Times New Roman" w:hAnsi="pg-20ff9" w:cs="Times New Roman"/>
                <w:color w:val="000000"/>
                <w:sz w:val="60"/>
                <w:szCs w:val="60"/>
                <w:lang w:eastAsia="it-IT"/>
              </w:rPr>
              <w:t xml:space="preserve">20 </w:t>
            </w:r>
          </w:p>
          <w:p w14:paraId="37C713B7" w14:textId="2F49A2DD" w:rsidR="003661AA" w:rsidRPr="003661AA" w:rsidRDefault="003661AA" w:rsidP="003661AA">
            <w:pPr>
              <w:shd w:val="clear" w:color="auto" w:fill="FFFFFF"/>
              <w:rPr>
                <w:rFonts w:eastAsia="Times New Roman"/>
                <w:color w:val="000000"/>
                <w:lang w:eastAsia="it-IT"/>
              </w:rPr>
            </w:pPr>
            <w:r w:rsidRPr="003661AA">
              <w:rPr>
                <w:rFonts w:ascii="pg-20ffb" w:eastAsia="Times New Roman" w:hAnsi="pg-20ffb" w:cs="Times New Roman"/>
                <w:color w:val="000000"/>
                <w:sz w:val="60"/>
                <w:szCs w:val="60"/>
                <w:lang w:eastAsia="it-IT"/>
              </w:rPr>
              <w:t xml:space="preserve"> </w:t>
            </w:r>
            <w:r w:rsidRPr="003661AA">
              <w:rPr>
                <w:rFonts w:eastAsia="Times New Roman"/>
                <w:color w:val="000000"/>
                <w:lang w:eastAsia="it-IT"/>
              </w:rPr>
              <w:t xml:space="preserve">Realizzare, in collaborazione con altre figure professionali, azioni a sostegno e a tutela della persona con </w:t>
            </w:r>
            <w:r>
              <w:rPr>
                <w:rFonts w:eastAsia="Times New Roman"/>
                <w:color w:val="000000"/>
                <w:lang w:eastAsia="it-IT"/>
              </w:rPr>
              <w:t>f</w:t>
            </w:r>
            <w:r w:rsidRPr="003661AA">
              <w:rPr>
                <w:color w:val="000000"/>
                <w:shd w:val="clear" w:color="auto" w:fill="FFFFFF"/>
              </w:rPr>
              <w:t>ragilità e/o disabilità e della sua famiglia, per favorire l’integrazione e migliorare o salvaguardare la qualità della vita.</w:t>
            </w:r>
          </w:p>
          <w:p w14:paraId="6B4C3303" w14:textId="77777777" w:rsidR="003661AA" w:rsidRPr="003661AA" w:rsidRDefault="003661AA" w:rsidP="003661AA">
            <w:pPr>
              <w:shd w:val="clear" w:color="auto" w:fill="FFFFFF"/>
              <w:spacing w:line="0" w:lineRule="auto"/>
              <w:rPr>
                <w:rFonts w:ascii="pg-20ffe" w:eastAsia="Times New Roman" w:hAnsi="pg-20ffe" w:cs="Times New Roman"/>
                <w:color w:val="000000"/>
                <w:sz w:val="84"/>
                <w:szCs w:val="84"/>
                <w:lang w:eastAsia="it-IT"/>
              </w:rPr>
            </w:pPr>
            <w:r w:rsidRPr="003661AA">
              <w:rPr>
                <w:rFonts w:ascii="pg-20ffe" w:eastAsia="Times New Roman" w:hAnsi="pg-20ffe" w:cs="Times New Roman"/>
                <w:color w:val="000000"/>
                <w:sz w:val="84"/>
                <w:szCs w:val="84"/>
                <w:lang w:eastAsia="it-IT"/>
              </w:rPr>
              <w:t>fragilità e/o disabilità e della sua famiglia, per favorire l’integrazione e migliorare o salvaguardare la qualità della vita</w:t>
            </w:r>
          </w:p>
          <w:p w14:paraId="6CA2D669" w14:textId="52CC17FF" w:rsidR="000B04BD" w:rsidRPr="00020EE8" w:rsidRDefault="000B04BD" w:rsidP="006E4645">
            <w:pPr>
              <w:rPr>
                <w:bCs/>
                <w:highlight w:val="yellow"/>
              </w:rPr>
            </w:pPr>
          </w:p>
        </w:tc>
      </w:tr>
      <w:tr w:rsidR="000B04BD" w:rsidRPr="00B765BF" w14:paraId="298B51EC" w14:textId="77777777" w:rsidTr="006E4645">
        <w:tc>
          <w:tcPr>
            <w:tcW w:w="2510" w:type="dxa"/>
          </w:tcPr>
          <w:p w14:paraId="6547C5B7" w14:textId="77777777" w:rsidR="000B04BD" w:rsidRPr="003F7C83" w:rsidRDefault="000B04BD" w:rsidP="006E4645">
            <w:pPr>
              <w:rPr>
                <w:b/>
              </w:rPr>
            </w:pPr>
            <w:r w:rsidRPr="003F7C83">
              <w:rPr>
                <w:b/>
              </w:rPr>
              <w:t xml:space="preserve">Competenza/e chiave di cittadinanza     </w:t>
            </w:r>
          </w:p>
          <w:p w14:paraId="0D78F778" w14:textId="77777777" w:rsidR="000B04BD" w:rsidRPr="003F7C83" w:rsidRDefault="000B04BD" w:rsidP="006E4645">
            <w:pPr>
              <w:rPr>
                <w:b/>
              </w:rPr>
            </w:pPr>
            <w:r w:rsidRPr="003F7C83">
              <w:rPr>
                <w:b/>
                <w:sz w:val="20"/>
              </w:rPr>
              <w:t xml:space="preserve"> (2)</w:t>
            </w:r>
          </w:p>
        </w:tc>
        <w:tc>
          <w:tcPr>
            <w:tcW w:w="7118" w:type="dxa"/>
          </w:tcPr>
          <w:p w14:paraId="74BA5EFA" w14:textId="77777777" w:rsidR="000B04BD" w:rsidRPr="003661AA" w:rsidRDefault="000B04BD" w:rsidP="006E4645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661A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Comunicare</w:t>
            </w:r>
          </w:p>
          <w:p w14:paraId="2CDA995A" w14:textId="77777777" w:rsidR="000B04BD" w:rsidRPr="003661AA" w:rsidRDefault="000B04BD" w:rsidP="006E4645">
            <w:pPr>
              <w:pStyle w:val="NormaleWeb"/>
              <w:shd w:val="clear" w:color="auto" w:fill="FFFFFF"/>
              <w:spacing w:before="0" w:after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3661AA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Imparare ad imparare </w:t>
            </w:r>
          </w:p>
          <w:p w14:paraId="5939E756" w14:textId="77777777" w:rsidR="000B04BD" w:rsidRPr="003661AA" w:rsidRDefault="000B04BD" w:rsidP="006E4645">
            <w:pPr>
              <w:rPr>
                <w:bCs/>
              </w:rPr>
            </w:pPr>
            <w:r w:rsidRPr="003661AA">
              <w:rPr>
                <w:bCs/>
              </w:rPr>
              <w:t>Progettare</w:t>
            </w:r>
          </w:p>
          <w:p w14:paraId="1D6CBFB0" w14:textId="77777777" w:rsidR="000B04BD" w:rsidRPr="003661AA" w:rsidRDefault="000B04BD" w:rsidP="006E4645">
            <w:pPr>
              <w:rPr>
                <w:bCs/>
              </w:rPr>
            </w:pPr>
            <w:r w:rsidRPr="003661AA">
              <w:rPr>
                <w:bCs/>
              </w:rPr>
              <w:t>Collaborare e partecipare</w:t>
            </w:r>
          </w:p>
          <w:p w14:paraId="7002768F" w14:textId="77777777" w:rsidR="000B04BD" w:rsidRPr="00020EE8" w:rsidRDefault="000B04BD" w:rsidP="006E4645">
            <w:pPr>
              <w:rPr>
                <w:bCs/>
                <w:highlight w:val="yellow"/>
              </w:rPr>
            </w:pPr>
            <w:r w:rsidRPr="003661AA">
              <w:rPr>
                <w:bCs/>
              </w:rPr>
              <w:t>Agire in modo autonomo e responsabile</w:t>
            </w:r>
          </w:p>
        </w:tc>
      </w:tr>
      <w:tr w:rsidR="000B04BD" w:rsidRPr="00B765BF" w14:paraId="0F8238E9" w14:textId="77777777" w:rsidTr="006E4645">
        <w:tc>
          <w:tcPr>
            <w:tcW w:w="2510" w:type="dxa"/>
          </w:tcPr>
          <w:p w14:paraId="60D29BE1" w14:textId="77777777" w:rsidR="000B04BD" w:rsidRPr="003F7C83" w:rsidRDefault="000B04BD" w:rsidP="006E4645">
            <w:pPr>
              <w:rPr>
                <w:b/>
              </w:rPr>
            </w:pPr>
            <w:r w:rsidRPr="003F7C83">
              <w:rPr>
                <w:b/>
              </w:rPr>
              <w:t>Competenza/e</w:t>
            </w:r>
          </w:p>
          <w:p w14:paraId="0AB2FC14" w14:textId="77777777" w:rsidR="000B04BD" w:rsidRPr="003F7C83" w:rsidRDefault="000B04BD" w:rsidP="006E4645">
            <w:pPr>
              <w:rPr>
                <w:b/>
              </w:rPr>
            </w:pPr>
            <w:r w:rsidRPr="003F7C83">
              <w:rPr>
                <w:b/>
              </w:rPr>
              <w:t xml:space="preserve">Disciplinare/i </w:t>
            </w:r>
          </w:p>
          <w:p w14:paraId="0F7D4FFA" w14:textId="77777777" w:rsidR="000B04BD" w:rsidRPr="003F7C83" w:rsidRDefault="000B04BD" w:rsidP="006E4645">
            <w:pPr>
              <w:rPr>
                <w:b/>
              </w:rPr>
            </w:pPr>
            <w:r w:rsidRPr="003F7C83">
              <w:rPr>
                <w:b/>
              </w:rPr>
              <w:t xml:space="preserve">intermedie   </w:t>
            </w:r>
          </w:p>
        </w:tc>
        <w:tc>
          <w:tcPr>
            <w:tcW w:w="7118" w:type="dxa"/>
          </w:tcPr>
          <w:p w14:paraId="5571F2F3" w14:textId="2AA9C79A" w:rsidR="000B04BD" w:rsidRPr="00020EE8" w:rsidRDefault="003F7C83" w:rsidP="006E4645">
            <w:pPr>
              <w:rPr>
                <w:bCs/>
                <w:highlight w:val="yellow"/>
              </w:rPr>
            </w:pPr>
            <w:r w:rsidRPr="003F7C83">
              <w:rPr>
                <w:bCs/>
              </w:rPr>
              <w:t>Collaborare all’attuazione di programmi di prevenzione primaria nei propri ambiti di vita.</w:t>
            </w:r>
          </w:p>
        </w:tc>
      </w:tr>
      <w:tr w:rsidR="000B04BD" w:rsidRPr="00B765BF" w14:paraId="02A8514F" w14:textId="77777777" w:rsidTr="006E4645">
        <w:tc>
          <w:tcPr>
            <w:tcW w:w="2510" w:type="dxa"/>
          </w:tcPr>
          <w:p w14:paraId="11CDF3F3" w14:textId="77777777" w:rsidR="000B04BD" w:rsidRPr="003F7C83" w:rsidRDefault="000B04BD" w:rsidP="006E4645">
            <w:pPr>
              <w:rPr>
                <w:b/>
              </w:rPr>
            </w:pPr>
            <w:r w:rsidRPr="003F7C83">
              <w:rPr>
                <w:b/>
              </w:rPr>
              <w:t xml:space="preserve"> </w:t>
            </w:r>
          </w:p>
          <w:p w14:paraId="251478B0" w14:textId="77777777" w:rsidR="000B04BD" w:rsidRPr="003F7C83" w:rsidRDefault="000B04BD" w:rsidP="006E4645">
            <w:pPr>
              <w:rPr>
                <w:b/>
              </w:rPr>
            </w:pPr>
            <w:r w:rsidRPr="003F7C83">
              <w:rPr>
                <w:b/>
              </w:rPr>
              <w:t>Abilità</w:t>
            </w:r>
          </w:p>
          <w:p w14:paraId="1D66AF63" w14:textId="77777777" w:rsidR="000B04BD" w:rsidRPr="003F7C83" w:rsidRDefault="000B04BD" w:rsidP="006E4645">
            <w:pPr>
              <w:rPr>
                <w:b/>
              </w:rPr>
            </w:pPr>
          </w:p>
        </w:tc>
        <w:tc>
          <w:tcPr>
            <w:tcW w:w="7118" w:type="dxa"/>
          </w:tcPr>
          <w:p w14:paraId="7823D105" w14:textId="77777777" w:rsidR="003F7C83" w:rsidRPr="003F7C83" w:rsidRDefault="003F7C83" w:rsidP="003F7C83">
            <w:pPr>
              <w:rPr>
                <w:bCs/>
              </w:rPr>
            </w:pPr>
            <w:r w:rsidRPr="003F7C83">
              <w:rPr>
                <w:bCs/>
              </w:rPr>
              <w:t>Individuazione di bisogni risorse vincoli e limiti.</w:t>
            </w:r>
          </w:p>
          <w:p w14:paraId="07632C54" w14:textId="1116B7D0" w:rsidR="000B04BD" w:rsidRPr="00020EE8" w:rsidRDefault="003F7C83" w:rsidP="003F7C83">
            <w:pPr>
              <w:rPr>
                <w:bCs/>
                <w:highlight w:val="yellow"/>
              </w:rPr>
            </w:pPr>
            <w:r w:rsidRPr="003F7C83">
              <w:rPr>
                <w:bCs/>
              </w:rPr>
              <w:t>Riconoscere le caratteristiche della prevenzione sociale.</w:t>
            </w:r>
          </w:p>
        </w:tc>
      </w:tr>
      <w:tr w:rsidR="003F7C83" w:rsidRPr="00B765BF" w14:paraId="69F1BC75" w14:textId="77777777" w:rsidTr="006E4645">
        <w:trPr>
          <w:trHeight w:val="1067"/>
        </w:trPr>
        <w:tc>
          <w:tcPr>
            <w:tcW w:w="2510" w:type="dxa"/>
          </w:tcPr>
          <w:p w14:paraId="0E43FF6C" w14:textId="77777777" w:rsidR="003F7C83" w:rsidRPr="003F7C83" w:rsidRDefault="003F7C83" w:rsidP="006E4645">
            <w:pPr>
              <w:rPr>
                <w:b/>
              </w:rPr>
            </w:pPr>
          </w:p>
          <w:p w14:paraId="61AA7CCB" w14:textId="77777777" w:rsidR="003F7C83" w:rsidRPr="003F7C83" w:rsidRDefault="003F7C83" w:rsidP="006E4645">
            <w:pPr>
              <w:rPr>
                <w:b/>
              </w:rPr>
            </w:pPr>
            <w:r w:rsidRPr="003F7C83">
              <w:rPr>
                <w:b/>
              </w:rPr>
              <w:t>Conoscenze</w:t>
            </w:r>
          </w:p>
        </w:tc>
        <w:tc>
          <w:tcPr>
            <w:tcW w:w="7118" w:type="dxa"/>
          </w:tcPr>
          <w:p w14:paraId="0FA72B06" w14:textId="77777777" w:rsidR="003F7C83" w:rsidRPr="003F7C83" w:rsidRDefault="003F7C83" w:rsidP="003F7C83">
            <w:pPr>
              <w:pStyle w:val="TableParagraph"/>
              <w:spacing w:line="259" w:lineRule="auto"/>
              <w:ind w:right="276"/>
              <w:rPr>
                <w:rFonts w:ascii="Arial" w:hAnsi="Arial" w:cs="Arial"/>
              </w:rPr>
            </w:pPr>
            <w:r w:rsidRPr="003F7C83">
              <w:rPr>
                <w:rFonts w:ascii="Arial" w:hAnsi="Arial" w:cs="Arial"/>
              </w:rPr>
              <w:t>Problemi e interventi</w:t>
            </w:r>
            <w:r w:rsidRPr="003F7C83">
              <w:rPr>
                <w:rFonts w:ascii="Arial" w:hAnsi="Arial" w:cs="Arial"/>
                <w:spacing w:val="1"/>
              </w:rPr>
              <w:t xml:space="preserve"> </w:t>
            </w:r>
            <w:r w:rsidRPr="003F7C83">
              <w:rPr>
                <w:rFonts w:ascii="Arial" w:hAnsi="Arial" w:cs="Arial"/>
              </w:rPr>
              <w:t>relativi all’integrazione</w:t>
            </w:r>
            <w:r w:rsidRPr="003F7C83">
              <w:rPr>
                <w:rFonts w:ascii="Arial" w:hAnsi="Arial" w:cs="Arial"/>
                <w:spacing w:val="-44"/>
              </w:rPr>
              <w:t xml:space="preserve"> </w:t>
            </w:r>
            <w:r w:rsidRPr="003F7C83">
              <w:rPr>
                <w:rFonts w:ascii="Arial" w:hAnsi="Arial" w:cs="Arial"/>
              </w:rPr>
              <w:t>sociale, scolastica</w:t>
            </w:r>
            <w:r w:rsidRPr="003F7C83">
              <w:rPr>
                <w:rFonts w:ascii="Arial" w:hAnsi="Arial" w:cs="Arial"/>
                <w:spacing w:val="-1"/>
              </w:rPr>
              <w:t xml:space="preserve"> </w:t>
            </w:r>
            <w:r w:rsidRPr="003F7C83">
              <w:rPr>
                <w:rFonts w:ascii="Arial" w:hAnsi="Arial" w:cs="Arial"/>
              </w:rPr>
              <w:t>e</w:t>
            </w:r>
          </w:p>
          <w:p w14:paraId="55C418E8" w14:textId="47CBDD1A" w:rsidR="003F7C83" w:rsidRDefault="00CE2775" w:rsidP="006E4645">
            <w:r>
              <w:t>Lavorativa.</w:t>
            </w:r>
          </w:p>
          <w:p w14:paraId="7AF02614" w14:textId="14C52096" w:rsidR="003F7C83" w:rsidRPr="003F7C83" w:rsidRDefault="003F7C83" w:rsidP="003F7C83">
            <w:pPr>
              <w:rPr>
                <w:highlight w:val="yellow"/>
              </w:rPr>
            </w:pPr>
            <w:r w:rsidRPr="003F7C83">
              <w:t>Tipi, finalità e metodi della prevenzione sociale.</w:t>
            </w:r>
          </w:p>
        </w:tc>
      </w:tr>
      <w:tr w:rsidR="003F7C83" w:rsidRPr="00B765BF" w14:paraId="1B896972" w14:textId="77777777" w:rsidTr="006E4645">
        <w:trPr>
          <w:trHeight w:val="977"/>
        </w:trPr>
        <w:tc>
          <w:tcPr>
            <w:tcW w:w="2510" w:type="dxa"/>
          </w:tcPr>
          <w:p w14:paraId="79D7C39F" w14:textId="77777777" w:rsidR="003F7C83" w:rsidRPr="00B7761B" w:rsidRDefault="003F7C83" w:rsidP="006E4645">
            <w:pPr>
              <w:rPr>
                <w:b/>
              </w:rPr>
            </w:pPr>
          </w:p>
          <w:p w14:paraId="657892E9" w14:textId="77777777" w:rsidR="003F7C83" w:rsidRPr="00B7761B" w:rsidRDefault="003F7C83" w:rsidP="006E4645">
            <w:pPr>
              <w:rPr>
                <w:b/>
              </w:rPr>
            </w:pPr>
            <w:r w:rsidRPr="00B7761B">
              <w:rPr>
                <w:b/>
              </w:rPr>
              <w:t xml:space="preserve">Contenuti </w:t>
            </w:r>
            <w:r w:rsidRPr="00B7761B">
              <w:rPr>
                <w:b/>
                <w:sz w:val="20"/>
              </w:rPr>
              <w:t>(4)</w:t>
            </w:r>
          </w:p>
          <w:p w14:paraId="0FB3A199" w14:textId="77777777" w:rsidR="003F7C83" w:rsidRPr="00B7761B" w:rsidRDefault="003F7C83" w:rsidP="006E4645">
            <w:pPr>
              <w:rPr>
                <w:b/>
              </w:rPr>
            </w:pPr>
          </w:p>
          <w:p w14:paraId="5DA8E110" w14:textId="50688728" w:rsidR="00B7761B" w:rsidRPr="00B7761B" w:rsidRDefault="00B7761B" w:rsidP="006E4645">
            <w:pPr>
              <w:rPr>
                <w:b/>
              </w:rPr>
            </w:pPr>
            <w:r w:rsidRPr="00B7761B">
              <w:rPr>
                <w:b/>
              </w:rPr>
              <w:t>Obiettivi minimi</w:t>
            </w:r>
          </w:p>
        </w:tc>
        <w:tc>
          <w:tcPr>
            <w:tcW w:w="7118" w:type="dxa"/>
          </w:tcPr>
          <w:p w14:paraId="0AE5FA78" w14:textId="77777777" w:rsidR="003F7C83" w:rsidRPr="00B7761B" w:rsidRDefault="00CE2775" w:rsidP="006E4645">
            <w:pPr>
              <w:rPr>
                <w:bCs/>
              </w:rPr>
            </w:pPr>
            <w:r w:rsidRPr="00B7761B">
              <w:rPr>
                <w:bCs/>
              </w:rPr>
              <w:t>Introduzione alle strategie per l’integrazione e l’inclusione</w:t>
            </w:r>
          </w:p>
          <w:p w14:paraId="5515EF5C" w14:textId="72F05AC8" w:rsidR="00B7761B" w:rsidRPr="00B7761B" w:rsidRDefault="00B7761B" w:rsidP="006E4645">
            <w:pPr>
              <w:rPr>
                <w:bCs/>
              </w:rPr>
            </w:pPr>
            <w:r w:rsidRPr="00B7761B">
              <w:rPr>
                <w:bCs/>
              </w:rPr>
              <w:t xml:space="preserve">Strategie inclusive: </w:t>
            </w:r>
            <w:proofErr w:type="spellStart"/>
            <w:r w:rsidRPr="00B7761B">
              <w:rPr>
                <w:bCs/>
              </w:rPr>
              <w:t>circle</w:t>
            </w:r>
            <w:proofErr w:type="spellEnd"/>
            <w:r w:rsidRPr="00B7761B">
              <w:rPr>
                <w:bCs/>
              </w:rPr>
              <w:t xml:space="preserve"> time, brainstorming, </w:t>
            </w:r>
            <w:proofErr w:type="spellStart"/>
            <w:r w:rsidRPr="00B7761B">
              <w:rPr>
                <w:bCs/>
              </w:rPr>
              <w:t>role</w:t>
            </w:r>
            <w:proofErr w:type="spellEnd"/>
            <w:r w:rsidRPr="00B7761B">
              <w:rPr>
                <w:bCs/>
              </w:rPr>
              <w:t xml:space="preserve"> play, cooperative learning, </w:t>
            </w:r>
            <w:proofErr w:type="spellStart"/>
            <w:r w:rsidRPr="00B7761B">
              <w:rPr>
                <w:bCs/>
              </w:rPr>
              <w:t>Flipped</w:t>
            </w:r>
            <w:proofErr w:type="spellEnd"/>
            <w:r w:rsidRPr="00B7761B">
              <w:rPr>
                <w:bCs/>
              </w:rPr>
              <w:t xml:space="preserve"> </w:t>
            </w:r>
            <w:proofErr w:type="spellStart"/>
            <w:r w:rsidRPr="00B7761B">
              <w:rPr>
                <w:bCs/>
              </w:rPr>
              <w:t>classroom</w:t>
            </w:r>
            <w:proofErr w:type="spellEnd"/>
            <w:r w:rsidRPr="00B7761B">
              <w:rPr>
                <w:bCs/>
              </w:rPr>
              <w:t>, ecc.</w:t>
            </w:r>
          </w:p>
          <w:p w14:paraId="3DEBD64F" w14:textId="4B944158" w:rsidR="00B7761B" w:rsidRPr="00B7761B" w:rsidRDefault="00B7761B" w:rsidP="006E4645">
            <w:pPr>
              <w:rPr>
                <w:b/>
                <w:bCs/>
              </w:rPr>
            </w:pPr>
            <w:r w:rsidRPr="00B7761B">
              <w:rPr>
                <w:b/>
                <w:bCs/>
              </w:rPr>
              <w:t>Conoscenza delle principali strategie per l’integrazione e l’inclusione</w:t>
            </w:r>
          </w:p>
        </w:tc>
      </w:tr>
      <w:tr w:rsidR="003F7C83" w:rsidRPr="00B765BF" w14:paraId="2A87E9BC" w14:textId="77777777" w:rsidTr="006E4645">
        <w:trPr>
          <w:trHeight w:val="598"/>
        </w:trPr>
        <w:tc>
          <w:tcPr>
            <w:tcW w:w="2510" w:type="dxa"/>
          </w:tcPr>
          <w:p w14:paraId="019EFE9A" w14:textId="33C680C5" w:rsidR="003F7C83" w:rsidRPr="00B7761B" w:rsidRDefault="003F7C83" w:rsidP="006E4645">
            <w:pPr>
              <w:rPr>
                <w:b/>
              </w:rPr>
            </w:pPr>
          </w:p>
          <w:p w14:paraId="4B9A18A9" w14:textId="77777777" w:rsidR="003F7C83" w:rsidRPr="00B7761B" w:rsidRDefault="003F7C83" w:rsidP="006E4645">
            <w:pPr>
              <w:rPr>
                <w:b/>
              </w:rPr>
            </w:pPr>
            <w:r w:rsidRPr="00B7761B">
              <w:rPr>
                <w:b/>
              </w:rPr>
              <w:t xml:space="preserve">Compito/ Prodotto </w:t>
            </w:r>
            <w:r w:rsidRPr="00B7761B">
              <w:rPr>
                <w:b/>
                <w:sz w:val="20"/>
              </w:rPr>
              <w:t>(5)</w:t>
            </w:r>
          </w:p>
        </w:tc>
        <w:tc>
          <w:tcPr>
            <w:tcW w:w="7118" w:type="dxa"/>
          </w:tcPr>
          <w:p w14:paraId="71B0E681" w14:textId="23E2E83D" w:rsidR="003F7C83" w:rsidRPr="00B7761B" w:rsidRDefault="00B7761B" w:rsidP="006E4645">
            <w:pPr>
              <w:rPr>
                <w:bCs/>
              </w:rPr>
            </w:pPr>
            <w:r w:rsidRPr="00B7761B">
              <w:rPr>
                <w:bCs/>
              </w:rPr>
              <w:t>Realizzazione condivisa di un compito reale: simulazione di intervento educativo con l’utilizzo di strategie inclusive</w:t>
            </w:r>
            <w:r w:rsidR="00423F3C" w:rsidRPr="00B7761B">
              <w:rPr>
                <w:bCs/>
              </w:rPr>
              <w:t xml:space="preserve"> </w:t>
            </w:r>
          </w:p>
        </w:tc>
      </w:tr>
      <w:tr w:rsidR="003F7C83" w:rsidRPr="00B765BF" w14:paraId="562B666B" w14:textId="77777777" w:rsidTr="006E4645">
        <w:tc>
          <w:tcPr>
            <w:tcW w:w="2510" w:type="dxa"/>
          </w:tcPr>
          <w:p w14:paraId="3B1EA957" w14:textId="77777777" w:rsidR="003F7C83" w:rsidRPr="00B7761B" w:rsidRDefault="003F7C83" w:rsidP="006E4645">
            <w:pPr>
              <w:rPr>
                <w:b/>
              </w:rPr>
            </w:pPr>
          </w:p>
          <w:p w14:paraId="2253327E" w14:textId="77777777" w:rsidR="003F7C83" w:rsidRPr="00B7761B" w:rsidRDefault="003F7C83" w:rsidP="006E4645">
            <w:pPr>
              <w:rPr>
                <w:b/>
              </w:rPr>
            </w:pPr>
            <w:r w:rsidRPr="00B7761B">
              <w:rPr>
                <w:b/>
              </w:rPr>
              <w:t>Tempi</w:t>
            </w:r>
          </w:p>
        </w:tc>
        <w:tc>
          <w:tcPr>
            <w:tcW w:w="7118" w:type="dxa"/>
          </w:tcPr>
          <w:p w14:paraId="6CC4D4FA" w14:textId="66F6AB77" w:rsidR="003F7C83" w:rsidRPr="00B7761B" w:rsidRDefault="004C6CB2" w:rsidP="00FE3BAD">
            <w:pPr>
              <w:rPr>
                <w:bCs/>
              </w:rPr>
            </w:pPr>
            <w:r>
              <w:rPr>
                <w:bCs/>
              </w:rPr>
              <w:t>Novembre 202</w:t>
            </w:r>
            <w:r w:rsidR="006E4E4D">
              <w:rPr>
                <w:bCs/>
              </w:rPr>
              <w:t>5</w:t>
            </w:r>
            <w:r>
              <w:rPr>
                <w:bCs/>
              </w:rPr>
              <w:t xml:space="preserve"> - </w:t>
            </w:r>
            <w:proofErr w:type="gramStart"/>
            <w:r>
              <w:rPr>
                <w:bCs/>
              </w:rPr>
              <w:t>Maggio</w:t>
            </w:r>
            <w:proofErr w:type="gramEnd"/>
            <w:r>
              <w:rPr>
                <w:bCs/>
              </w:rPr>
              <w:t xml:space="preserve"> 202</w:t>
            </w:r>
            <w:r w:rsidR="006E4E4D">
              <w:rPr>
                <w:bCs/>
              </w:rPr>
              <w:t>6</w:t>
            </w:r>
          </w:p>
        </w:tc>
      </w:tr>
      <w:tr w:rsidR="003F7C83" w:rsidRPr="00B765BF" w14:paraId="4D9723A6" w14:textId="77777777" w:rsidTr="006E4645">
        <w:tc>
          <w:tcPr>
            <w:tcW w:w="2510" w:type="dxa"/>
          </w:tcPr>
          <w:p w14:paraId="5A04EA6A" w14:textId="77777777" w:rsidR="003F7C83" w:rsidRPr="003F7C83" w:rsidRDefault="003F7C83" w:rsidP="006E4645">
            <w:pPr>
              <w:rPr>
                <w:b/>
              </w:rPr>
            </w:pPr>
          </w:p>
          <w:p w14:paraId="09A1D2A8" w14:textId="77777777" w:rsidR="003F7C83" w:rsidRPr="003F7C83" w:rsidRDefault="003F7C83" w:rsidP="006E4645">
            <w:pPr>
              <w:rPr>
                <w:b/>
              </w:rPr>
            </w:pPr>
            <w:r w:rsidRPr="003F7C83">
              <w:rPr>
                <w:b/>
              </w:rPr>
              <w:t xml:space="preserve">Metodologie didattiche </w:t>
            </w:r>
            <w:r w:rsidRPr="003F7C83">
              <w:rPr>
                <w:b/>
                <w:sz w:val="20"/>
              </w:rPr>
              <w:t>(6)</w:t>
            </w:r>
          </w:p>
          <w:p w14:paraId="201B2AF5" w14:textId="77777777" w:rsidR="003F7C83" w:rsidRPr="003F7C83" w:rsidRDefault="003F7C83" w:rsidP="006E4645">
            <w:pPr>
              <w:rPr>
                <w:b/>
              </w:rPr>
            </w:pPr>
          </w:p>
        </w:tc>
        <w:tc>
          <w:tcPr>
            <w:tcW w:w="7118" w:type="dxa"/>
          </w:tcPr>
          <w:p w14:paraId="4D4BCE1F" w14:textId="77777777" w:rsidR="003F7C83" w:rsidRPr="003F7C83" w:rsidRDefault="003F7C83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F7C83">
              <w:rPr>
                <w:color w:val="000000"/>
              </w:rPr>
              <w:t>Lezione frontale</w:t>
            </w:r>
          </w:p>
          <w:p w14:paraId="702F6249" w14:textId="77777777" w:rsidR="003F7C83" w:rsidRPr="003F7C83" w:rsidRDefault="003F7C83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F7C83">
              <w:rPr>
                <w:color w:val="000000"/>
              </w:rPr>
              <w:t>Lezione partecipata</w:t>
            </w:r>
          </w:p>
          <w:p w14:paraId="64DA815B" w14:textId="77777777" w:rsidR="003F7C83" w:rsidRPr="003F7C83" w:rsidRDefault="003F7C83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F7C83">
              <w:rPr>
                <w:color w:val="000000"/>
              </w:rPr>
              <w:t xml:space="preserve">Attività di gruppo con tecniche diverse: brainstorming, </w:t>
            </w:r>
            <w:proofErr w:type="spellStart"/>
            <w:r w:rsidRPr="003F7C83">
              <w:rPr>
                <w:color w:val="000000"/>
              </w:rPr>
              <w:t>circle</w:t>
            </w:r>
            <w:proofErr w:type="spellEnd"/>
            <w:r w:rsidRPr="003F7C83">
              <w:rPr>
                <w:color w:val="000000"/>
              </w:rPr>
              <w:t xml:space="preserve"> time, </w:t>
            </w:r>
            <w:proofErr w:type="spellStart"/>
            <w:r w:rsidRPr="003F7C83">
              <w:rPr>
                <w:color w:val="000000"/>
              </w:rPr>
              <w:t>role</w:t>
            </w:r>
            <w:proofErr w:type="spellEnd"/>
            <w:r w:rsidRPr="003F7C83">
              <w:rPr>
                <w:color w:val="000000"/>
              </w:rPr>
              <w:t xml:space="preserve"> play, ecc.)</w:t>
            </w:r>
          </w:p>
          <w:p w14:paraId="2DA15D32" w14:textId="3F3AD914" w:rsidR="003F7C83" w:rsidRPr="003F7C83" w:rsidRDefault="00430F94" w:rsidP="006E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Cooperative L</w:t>
            </w:r>
            <w:r w:rsidR="003F7C83" w:rsidRPr="003F7C83">
              <w:rPr>
                <w:color w:val="000000"/>
              </w:rPr>
              <w:t>earning per realizzazione compiti reali</w:t>
            </w:r>
          </w:p>
          <w:p w14:paraId="2281188A" w14:textId="77777777" w:rsidR="003F7C83" w:rsidRPr="003F7C83" w:rsidRDefault="003F7C83" w:rsidP="006E4645">
            <w:pPr>
              <w:rPr>
                <w:bCs/>
              </w:rPr>
            </w:pPr>
            <w:r w:rsidRPr="003F7C83">
              <w:t>gruppi di lavoro per la creazione di schede progettuali, schede di attività, ecc.</w:t>
            </w:r>
          </w:p>
        </w:tc>
      </w:tr>
      <w:tr w:rsidR="003F7C83" w:rsidRPr="00B765BF" w14:paraId="5DAEB680" w14:textId="77777777" w:rsidTr="006E4645">
        <w:tc>
          <w:tcPr>
            <w:tcW w:w="2510" w:type="dxa"/>
          </w:tcPr>
          <w:p w14:paraId="2F9F41B5" w14:textId="77777777" w:rsidR="003F7C83" w:rsidRPr="003F7C83" w:rsidRDefault="003F7C83" w:rsidP="006E4645">
            <w:pPr>
              <w:rPr>
                <w:b/>
              </w:rPr>
            </w:pPr>
            <w:proofErr w:type="spellStart"/>
            <w:proofErr w:type="gramStart"/>
            <w:r w:rsidRPr="003F7C83">
              <w:rPr>
                <w:b/>
              </w:rPr>
              <w:t>Materiali,Strumenti</w:t>
            </w:r>
            <w:proofErr w:type="spellEnd"/>
            <w:proofErr w:type="gramEnd"/>
            <w:r w:rsidRPr="003F7C83">
              <w:rPr>
                <w:b/>
              </w:rPr>
              <w:t xml:space="preserve"> e sussidi</w:t>
            </w:r>
          </w:p>
        </w:tc>
        <w:tc>
          <w:tcPr>
            <w:tcW w:w="7118" w:type="dxa"/>
          </w:tcPr>
          <w:p w14:paraId="0BA896D2" w14:textId="2273CEA8" w:rsidR="003F7C83" w:rsidRPr="003F7C83" w:rsidRDefault="003F7C83" w:rsidP="006E4645">
            <w:pPr>
              <w:rPr>
                <w:b/>
              </w:rPr>
            </w:pPr>
            <w:r w:rsidRPr="003F7C83">
              <w:t>Libro di testo, fotocopie, dispense e materiali</w:t>
            </w:r>
            <w:r>
              <w:t xml:space="preserve"> vari, ricerche sul web, video</w:t>
            </w:r>
          </w:p>
        </w:tc>
      </w:tr>
      <w:tr w:rsidR="003F7C83" w:rsidRPr="00B765BF" w14:paraId="4389C871" w14:textId="77777777" w:rsidTr="006E4645">
        <w:tc>
          <w:tcPr>
            <w:tcW w:w="2510" w:type="dxa"/>
          </w:tcPr>
          <w:p w14:paraId="0F4BDD2E" w14:textId="5FCB6E1C" w:rsidR="003F7C83" w:rsidRPr="00B7761B" w:rsidRDefault="003F7C83" w:rsidP="006E4645">
            <w:pPr>
              <w:rPr>
                <w:b/>
              </w:rPr>
            </w:pPr>
            <w:r w:rsidRPr="00B7761B">
              <w:rPr>
                <w:b/>
              </w:rPr>
              <w:t xml:space="preserve"> Verifiche: numero e tipologia </w:t>
            </w:r>
            <w:r w:rsidRPr="00B7761B">
              <w:rPr>
                <w:b/>
                <w:sz w:val="20"/>
              </w:rPr>
              <w:t>(7)</w:t>
            </w:r>
          </w:p>
        </w:tc>
        <w:tc>
          <w:tcPr>
            <w:tcW w:w="7118" w:type="dxa"/>
          </w:tcPr>
          <w:p w14:paraId="6C70EEE5" w14:textId="77777777" w:rsidR="003F7C83" w:rsidRPr="00B7761B" w:rsidRDefault="003F7C83" w:rsidP="006E4645">
            <w:pPr>
              <w:rPr>
                <w:bCs/>
              </w:rPr>
            </w:pPr>
            <w:r w:rsidRPr="00B7761B">
              <w:t xml:space="preserve">Attraverso la valutazione di processo e di risultato rispetto ai compiti reali proposti </w:t>
            </w:r>
          </w:p>
        </w:tc>
      </w:tr>
      <w:tr w:rsidR="003F7C83" w:rsidRPr="00B765BF" w14:paraId="4D5115EB" w14:textId="77777777" w:rsidTr="006E4645">
        <w:tc>
          <w:tcPr>
            <w:tcW w:w="2510" w:type="dxa"/>
          </w:tcPr>
          <w:p w14:paraId="17DB7DA1" w14:textId="77777777" w:rsidR="003F7C83" w:rsidRPr="003F7C83" w:rsidRDefault="003F7C83" w:rsidP="006E4645">
            <w:pPr>
              <w:rPr>
                <w:b/>
              </w:rPr>
            </w:pPr>
          </w:p>
          <w:p w14:paraId="5A6F5683" w14:textId="77777777" w:rsidR="003F7C83" w:rsidRPr="003F7C83" w:rsidRDefault="003F7C83" w:rsidP="006E4645">
            <w:pPr>
              <w:rPr>
                <w:b/>
              </w:rPr>
            </w:pPr>
            <w:r w:rsidRPr="003F7C83">
              <w:rPr>
                <w:b/>
              </w:rPr>
              <w:t xml:space="preserve">Valutazione </w:t>
            </w:r>
            <w:r w:rsidRPr="003F7C83">
              <w:rPr>
                <w:b/>
                <w:sz w:val="20"/>
              </w:rPr>
              <w:t>(8)</w:t>
            </w:r>
          </w:p>
          <w:p w14:paraId="7C56D54D" w14:textId="77777777" w:rsidR="003F7C83" w:rsidRPr="003F7C83" w:rsidRDefault="003F7C83" w:rsidP="006E4645">
            <w:pPr>
              <w:rPr>
                <w:b/>
              </w:rPr>
            </w:pPr>
          </w:p>
        </w:tc>
        <w:tc>
          <w:tcPr>
            <w:tcW w:w="7118" w:type="dxa"/>
          </w:tcPr>
          <w:p w14:paraId="2A41D286" w14:textId="345CB93B" w:rsidR="003F7C83" w:rsidRPr="003F7C83" w:rsidRDefault="003F7C83" w:rsidP="006E4645">
            <w:pPr>
              <w:pStyle w:val="Default"/>
            </w:pPr>
            <w:r w:rsidRPr="003F7C83">
              <w:rPr>
                <w:sz w:val="22"/>
                <w:szCs w:val="22"/>
              </w:rPr>
              <w:t>Per la valutazione si fa riferimento ai criteri generali e griglie di riferimento dei Dipartimenti</w:t>
            </w:r>
          </w:p>
          <w:p w14:paraId="3A3639B8" w14:textId="77777777" w:rsidR="003F7C83" w:rsidRPr="003F7C83" w:rsidRDefault="003F7C83" w:rsidP="006E4645">
            <w:pPr>
              <w:rPr>
                <w:b/>
              </w:rPr>
            </w:pPr>
          </w:p>
        </w:tc>
      </w:tr>
      <w:tr w:rsidR="003F7C83" w:rsidRPr="00B765BF" w14:paraId="1C4EAA17" w14:textId="77777777" w:rsidTr="00502EAA">
        <w:trPr>
          <w:trHeight w:val="560"/>
        </w:trPr>
        <w:tc>
          <w:tcPr>
            <w:tcW w:w="2510" w:type="dxa"/>
          </w:tcPr>
          <w:p w14:paraId="5BC84171" w14:textId="77777777" w:rsidR="003F7C83" w:rsidRPr="003F7C83" w:rsidRDefault="003F7C83" w:rsidP="006E4645">
            <w:pPr>
              <w:rPr>
                <w:b/>
              </w:rPr>
            </w:pPr>
            <w:proofErr w:type="gramStart"/>
            <w:r w:rsidRPr="003F7C83">
              <w:rPr>
                <w:b/>
              </w:rPr>
              <w:t>Recupero :</w:t>
            </w:r>
            <w:proofErr w:type="gramEnd"/>
            <w:r w:rsidRPr="003F7C83">
              <w:rPr>
                <w:b/>
              </w:rPr>
              <w:t xml:space="preserve"> modalità e tempi </w:t>
            </w:r>
            <w:r w:rsidRPr="003F7C83">
              <w:rPr>
                <w:b/>
                <w:sz w:val="20"/>
              </w:rPr>
              <w:t>(9)</w:t>
            </w:r>
          </w:p>
        </w:tc>
        <w:tc>
          <w:tcPr>
            <w:tcW w:w="71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60"/>
            </w:tblGrid>
            <w:tr w:rsidR="003F7C83" w:rsidRPr="003F7C83" w14:paraId="48DA22A3" w14:textId="77777777" w:rsidTr="006E4645">
              <w:trPr>
                <w:trHeight w:val="229"/>
              </w:trPr>
              <w:tc>
                <w:tcPr>
                  <w:tcW w:w="0" w:type="auto"/>
                </w:tcPr>
                <w:p w14:paraId="2C836C2F" w14:textId="77777777" w:rsidR="003F7C83" w:rsidRPr="003F7C83" w:rsidRDefault="003F7C83" w:rsidP="006E4645">
                  <w:pPr>
                    <w:rPr>
                      <w:bCs/>
                    </w:rPr>
                  </w:pPr>
                  <w:r w:rsidRPr="003F7C83">
                    <w:rPr>
                      <w:bCs/>
                    </w:rPr>
                    <w:t>In itinere</w:t>
                  </w:r>
                </w:p>
              </w:tc>
            </w:tr>
          </w:tbl>
          <w:p w14:paraId="736F9FB4" w14:textId="77777777" w:rsidR="003F7C83" w:rsidRPr="003F7C83" w:rsidRDefault="003F7C83" w:rsidP="006E4645">
            <w:pPr>
              <w:rPr>
                <w:b/>
              </w:rPr>
            </w:pPr>
          </w:p>
        </w:tc>
      </w:tr>
      <w:tr w:rsidR="003F7C83" w:rsidRPr="00B765BF" w14:paraId="49B4487C" w14:textId="77777777" w:rsidTr="006E4645">
        <w:tc>
          <w:tcPr>
            <w:tcW w:w="2510" w:type="dxa"/>
            <w:vAlign w:val="center"/>
          </w:tcPr>
          <w:p w14:paraId="10DFE4D6" w14:textId="77777777" w:rsidR="003F7C83" w:rsidRPr="003F7C83" w:rsidRDefault="003F7C83" w:rsidP="006E4645">
            <w:pPr>
              <w:rPr>
                <w:b/>
              </w:rPr>
            </w:pPr>
            <w:r w:rsidRPr="003F7C83">
              <w:rPr>
                <w:b/>
              </w:rPr>
              <w:t xml:space="preserve">Eventuale raccordo con altre discipline ed assi </w:t>
            </w:r>
          </w:p>
        </w:tc>
        <w:tc>
          <w:tcPr>
            <w:tcW w:w="7118" w:type="dxa"/>
          </w:tcPr>
          <w:p w14:paraId="785AAD38" w14:textId="7FA40007" w:rsidR="003F7C83" w:rsidRPr="003F7C83" w:rsidRDefault="003F7C83" w:rsidP="006E4645">
            <w:r w:rsidRPr="003F7C83">
              <w:t>Discipline dell’area professionalizzante</w:t>
            </w:r>
          </w:p>
        </w:tc>
      </w:tr>
    </w:tbl>
    <w:p w14:paraId="3530D688" w14:textId="77777777" w:rsidR="00502EAA" w:rsidRDefault="00502EAA" w:rsidP="003C72E6">
      <w:pPr>
        <w:rPr>
          <w:b/>
        </w:rPr>
      </w:pPr>
    </w:p>
    <w:p w14:paraId="47F72705" w14:textId="53C4850B" w:rsidR="00447C13" w:rsidRDefault="00447C13" w:rsidP="003C72E6">
      <w:pPr>
        <w:rPr>
          <w:b/>
        </w:rPr>
      </w:pPr>
      <w:proofErr w:type="gramStart"/>
      <w:r w:rsidRPr="00502EAA">
        <w:rPr>
          <w:b/>
        </w:rPr>
        <w:t xml:space="preserve">Data: </w:t>
      </w:r>
      <w:r w:rsidR="003708BA" w:rsidRPr="00502EAA">
        <w:rPr>
          <w:b/>
        </w:rPr>
        <w:t xml:space="preserve"> </w:t>
      </w:r>
      <w:r w:rsidR="007C7FDD" w:rsidRPr="00502EAA">
        <w:rPr>
          <w:b/>
          <w:color w:val="000000"/>
        </w:rPr>
        <w:t>30</w:t>
      </w:r>
      <w:proofErr w:type="gramEnd"/>
      <w:r w:rsidR="007C7FDD" w:rsidRPr="00502EAA">
        <w:rPr>
          <w:b/>
          <w:color w:val="000000"/>
        </w:rPr>
        <w:t>/10</w:t>
      </w:r>
      <w:r w:rsidR="0032688A" w:rsidRPr="00502EAA">
        <w:rPr>
          <w:b/>
          <w:color w:val="000000"/>
        </w:rPr>
        <w:t>/202</w:t>
      </w:r>
      <w:r w:rsidR="006E4E4D" w:rsidRPr="00502EAA">
        <w:rPr>
          <w:b/>
          <w:color w:val="000000"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Referente di Dipartimento</w:t>
      </w:r>
    </w:p>
    <w:p w14:paraId="6443ADE7" w14:textId="61CDDD59" w:rsidR="003C72E6" w:rsidRPr="00207186" w:rsidRDefault="00D24702" w:rsidP="00502EAA">
      <w:pPr>
        <w:rPr>
          <w:bCs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58253BFC" wp14:editId="60B15A30">
            <wp:simplePos x="0" y="0"/>
            <wp:positionH relativeFrom="column">
              <wp:posOffset>4451985</wp:posOffset>
            </wp:positionH>
            <wp:positionV relativeFrom="paragraph">
              <wp:posOffset>74295</wp:posOffset>
            </wp:positionV>
            <wp:extent cx="1257300" cy="381000"/>
            <wp:effectExtent l="0" t="0" r="0" b="0"/>
            <wp:wrapSquare wrapText="bothSides"/>
            <wp:docPr id="1" name="Immagine 1" descr="scansione firma complet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cansione firma completa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72E6" w:rsidRPr="00207186" w:rsidSect="00F55F1A">
      <w:headerReference w:type="default" r:id="rId8"/>
      <w:footerReference w:type="default" r:id="rId9"/>
      <w:footerReference w:type="first" r:id="rId10"/>
      <w:pgSz w:w="11906" w:h="16838"/>
      <w:pgMar w:top="709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A649E" w14:textId="77777777" w:rsidR="008E17DE" w:rsidRDefault="008E17DE" w:rsidP="00863DB0">
      <w:r>
        <w:separator/>
      </w:r>
    </w:p>
  </w:endnote>
  <w:endnote w:type="continuationSeparator" w:id="0">
    <w:p w14:paraId="27728E25" w14:textId="77777777" w:rsidR="008E17DE" w:rsidRDefault="008E17DE" w:rsidP="008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g-20ff7">
    <w:altName w:val="Times New Roman"/>
    <w:panose1 w:val="00000000000000000000"/>
    <w:charset w:val="00"/>
    <w:family w:val="roman"/>
    <w:notTrueType/>
    <w:pitch w:val="default"/>
  </w:font>
  <w:font w:name="pg-20ff9">
    <w:altName w:val="Times New Roman"/>
    <w:panose1 w:val="00000000000000000000"/>
    <w:charset w:val="00"/>
    <w:family w:val="roman"/>
    <w:notTrueType/>
    <w:pitch w:val="default"/>
  </w:font>
  <w:font w:name="pg-20ffb">
    <w:altName w:val="Times New Roman"/>
    <w:panose1 w:val="00000000000000000000"/>
    <w:charset w:val="00"/>
    <w:family w:val="roman"/>
    <w:notTrueType/>
    <w:pitch w:val="default"/>
  </w:font>
  <w:font w:name="pg-20ffe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0815" w14:textId="77777777" w:rsidR="00447C13" w:rsidRDefault="00447C13" w:rsidP="00D927CA">
    <w:pPr>
      <w:pStyle w:val="Pidipagina"/>
    </w:pPr>
  </w:p>
  <w:p w14:paraId="2CBBF123" w14:textId="77777777" w:rsidR="00447C13" w:rsidRDefault="00447C13" w:rsidP="00D927CA">
    <w:pPr>
      <w:pStyle w:val="Pidipagina"/>
    </w:pPr>
  </w:p>
  <w:p w14:paraId="411E8795" w14:textId="77777777" w:rsidR="00447C13" w:rsidRPr="005B4897" w:rsidRDefault="00447C13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D3489E">
      <w:rPr>
        <w:rFonts w:ascii="Times New Roman" w:hAnsi="Times New Roman" w:cs="Times New Roman"/>
        <w:noProof/>
        <w:sz w:val="16"/>
        <w:szCs w:val="16"/>
        <w:lang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D3489E">
      <w:rPr>
        <w:rFonts w:ascii="Times New Roman" w:hAnsi="Times New Roman" w:cs="Times New Roman"/>
        <w:noProof/>
        <w:sz w:val="16"/>
        <w:szCs w:val="16"/>
        <w:lang w:val="en-GB"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4B443DFD" w14:textId="77777777" w:rsidR="00447C13" w:rsidRDefault="00447C13" w:rsidP="00D927CA">
    <w:pPr>
      <w:pStyle w:val="Pidipagina"/>
    </w:pPr>
  </w:p>
  <w:p w14:paraId="140AEB1B" w14:textId="77777777" w:rsidR="00447C13" w:rsidRDefault="00447C13" w:rsidP="00D927CA">
    <w:pPr>
      <w:pStyle w:val="Pidipagina"/>
    </w:pPr>
  </w:p>
  <w:p w14:paraId="01EA1645" w14:textId="77777777" w:rsidR="00447C13" w:rsidRDefault="00447C13" w:rsidP="00D927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F6E5" w14:textId="77777777" w:rsidR="00447C13" w:rsidRDefault="00447C13">
    <w:pPr>
      <w:pStyle w:val="Pidipagina"/>
    </w:pPr>
  </w:p>
  <w:p w14:paraId="48AE6C53" w14:textId="77777777" w:rsidR="00447C13" w:rsidRDefault="00447C13">
    <w:pPr>
      <w:pStyle w:val="Pidipagina"/>
    </w:pPr>
  </w:p>
  <w:p w14:paraId="667E7F22" w14:textId="77777777" w:rsidR="00447C13" w:rsidRDefault="00447C13">
    <w:pPr>
      <w:pStyle w:val="Pidipagina"/>
    </w:pPr>
  </w:p>
  <w:p w14:paraId="1DE02EBE" w14:textId="77777777" w:rsidR="00447C13" w:rsidRPr="005B4897" w:rsidRDefault="00447C13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</w:t>
    </w:r>
    <w:proofErr w:type="gramEnd"/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</w:t>
    </w:r>
    <w:proofErr w:type="spellStart"/>
    <w:r w:rsidRPr="009D2541"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D3489E"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D3489E">
      <w:rPr>
        <w:rFonts w:ascii="Times New Roman" w:hAnsi="Times New Roman" w:cs="Times New Roman"/>
        <w:noProof/>
        <w:sz w:val="16"/>
        <w:szCs w:val="16"/>
        <w:lang w:val="en-GB" w:eastAsia="it-IT"/>
      </w:rPr>
      <w:t>5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3C6DFE5F" w14:textId="77777777" w:rsidR="00447C13" w:rsidRDefault="00447C13">
    <w:pPr>
      <w:pStyle w:val="Pidipagina"/>
    </w:pPr>
  </w:p>
  <w:p w14:paraId="62C46A10" w14:textId="77777777" w:rsidR="00447C13" w:rsidRDefault="00447C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2C515" w14:textId="77777777" w:rsidR="008E17DE" w:rsidRDefault="008E17DE" w:rsidP="00863DB0">
      <w:r>
        <w:separator/>
      </w:r>
    </w:p>
  </w:footnote>
  <w:footnote w:type="continuationSeparator" w:id="0">
    <w:p w14:paraId="2801E337" w14:textId="77777777" w:rsidR="008E17DE" w:rsidRDefault="008E17DE" w:rsidP="0086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1561" w14:textId="77777777" w:rsidR="00447C13" w:rsidRDefault="00447C13" w:rsidP="00D927CA">
    <w:pPr>
      <w:pStyle w:val="Intestazione"/>
      <w:jc w:val="center"/>
    </w:pPr>
  </w:p>
  <w:p w14:paraId="7AB01648" w14:textId="77777777" w:rsidR="00447C13" w:rsidRDefault="00447C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36616"/>
    <w:multiLevelType w:val="hybridMultilevel"/>
    <w:tmpl w:val="2F14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1743A"/>
    <w:multiLevelType w:val="hybridMultilevel"/>
    <w:tmpl w:val="60065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7328323">
    <w:abstractNumId w:val="1"/>
  </w:num>
  <w:num w:numId="2" w16cid:durableId="1366635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30"/>
    <w:rsid w:val="00001BBD"/>
    <w:rsid w:val="00006ADA"/>
    <w:rsid w:val="00020EE8"/>
    <w:rsid w:val="0002250A"/>
    <w:rsid w:val="00026CB6"/>
    <w:rsid w:val="00030289"/>
    <w:rsid w:val="00035F93"/>
    <w:rsid w:val="00041682"/>
    <w:rsid w:val="00052273"/>
    <w:rsid w:val="00057531"/>
    <w:rsid w:val="000754B5"/>
    <w:rsid w:val="00092783"/>
    <w:rsid w:val="000929C7"/>
    <w:rsid w:val="000A67A6"/>
    <w:rsid w:val="000B04BD"/>
    <w:rsid w:val="000C4545"/>
    <w:rsid w:val="000D6432"/>
    <w:rsid w:val="000E3322"/>
    <w:rsid w:val="000F4990"/>
    <w:rsid w:val="00110FA7"/>
    <w:rsid w:val="00124E46"/>
    <w:rsid w:val="0014153B"/>
    <w:rsid w:val="0016760E"/>
    <w:rsid w:val="00167FEF"/>
    <w:rsid w:val="001764FF"/>
    <w:rsid w:val="00194C04"/>
    <w:rsid w:val="001A5F1A"/>
    <w:rsid w:val="001B1AA3"/>
    <w:rsid w:val="001B3FBD"/>
    <w:rsid w:val="001D4B2A"/>
    <w:rsid w:val="001F24FB"/>
    <w:rsid w:val="00207186"/>
    <w:rsid w:val="00211884"/>
    <w:rsid w:val="00222760"/>
    <w:rsid w:val="002300F4"/>
    <w:rsid w:val="00236277"/>
    <w:rsid w:val="00250481"/>
    <w:rsid w:val="00256AD3"/>
    <w:rsid w:val="0028515E"/>
    <w:rsid w:val="002D3B1B"/>
    <w:rsid w:val="00301AED"/>
    <w:rsid w:val="003164D5"/>
    <w:rsid w:val="0032688A"/>
    <w:rsid w:val="0034686B"/>
    <w:rsid w:val="003661AA"/>
    <w:rsid w:val="00370777"/>
    <w:rsid w:val="003708BA"/>
    <w:rsid w:val="003766A5"/>
    <w:rsid w:val="003A644B"/>
    <w:rsid w:val="003C72E6"/>
    <w:rsid w:val="003D22BD"/>
    <w:rsid w:val="003E2BFB"/>
    <w:rsid w:val="003F7C83"/>
    <w:rsid w:val="00423F3C"/>
    <w:rsid w:val="00430F94"/>
    <w:rsid w:val="00447C13"/>
    <w:rsid w:val="004573F5"/>
    <w:rsid w:val="00463817"/>
    <w:rsid w:val="004A3C91"/>
    <w:rsid w:val="004C0768"/>
    <w:rsid w:val="004C1953"/>
    <w:rsid w:val="004C6CB2"/>
    <w:rsid w:val="004D58E9"/>
    <w:rsid w:val="004D6D01"/>
    <w:rsid w:val="00502EAA"/>
    <w:rsid w:val="00504253"/>
    <w:rsid w:val="00506520"/>
    <w:rsid w:val="00513E1D"/>
    <w:rsid w:val="0054062C"/>
    <w:rsid w:val="00540AE0"/>
    <w:rsid w:val="00545C95"/>
    <w:rsid w:val="00584A1D"/>
    <w:rsid w:val="005854C4"/>
    <w:rsid w:val="005B1730"/>
    <w:rsid w:val="005B4897"/>
    <w:rsid w:val="005B6E99"/>
    <w:rsid w:val="005B6F94"/>
    <w:rsid w:val="005D2E82"/>
    <w:rsid w:val="005D467B"/>
    <w:rsid w:val="005D5E0E"/>
    <w:rsid w:val="00621184"/>
    <w:rsid w:val="00623257"/>
    <w:rsid w:val="00624499"/>
    <w:rsid w:val="006361F4"/>
    <w:rsid w:val="00640AB9"/>
    <w:rsid w:val="0064294A"/>
    <w:rsid w:val="00653FCE"/>
    <w:rsid w:val="006560C3"/>
    <w:rsid w:val="00657135"/>
    <w:rsid w:val="00676816"/>
    <w:rsid w:val="00690F57"/>
    <w:rsid w:val="006A0761"/>
    <w:rsid w:val="006A08A4"/>
    <w:rsid w:val="006B278D"/>
    <w:rsid w:val="006B5F8B"/>
    <w:rsid w:val="006D1A14"/>
    <w:rsid w:val="006E496A"/>
    <w:rsid w:val="006E4E4D"/>
    <w:rsid w:val="006E5125"/>
    <w:rsid w:val="006F7915"/>
    <w:rsid w:val="0070317B"/>
    <w:rsid w:val="00711193"/>
    <w:rsid w:val="00740F57"/>
    <w:rsid w:val="00742FC2"/>
    <w:rsid w:val="00772C63"/>
    <w:rsid w:val="0079175E"/>
    <w:rsid w:val="007A52FA"/>
    <w:rsid w:val="007A5D17"/>
    <w:rsid w:val="007B24B1"/>
    <w:rsid w:val="007B7E77"/>
    <w:rsid w:val="007C605A"/>
    <w:rsid w:val="007C7FDD"/>
    <w:rsid w:val="007E7A6F"/>
    <w:rsid w:val="00821CD4"/>
    <w:rsid w:val="008446EA"/>
    <w:rsid w:val="008452FF"/>
    <w:rsid w:val="00854E11"/>
    <w:rsid w:val="00863DB0"/>
    <w:rsid w:val="00887176"/>
    <w:rsid w:val="00891270"/>
    <w:rsid w:val="00896D75"/>
    <w:rsid w:val="008A26C1"/>
    <w:rsid w:val="008B3AE4"/>
    <w:rsid w:val="008B7F77"/>
    <w:rsid w:val="008C0523"/>
    <w:rsid w:val="008E17DE"/>
    <w:rsid w:val="008E6ABB"/>
    <w:rsid w:val="008F00E7"/>
    <w:rsid w:val="009042C7"/>
    <w:rsid w:val="00904913"/>
    <w:rsid w:val="00910777"/>
    <w:rsid w:val="00912CA7"/>
    <w:rsid w:val="00925DB2"/>
    <w:rsid w:val="009261D0"/>
    <w:rsid w:val="009267A8"/>
    <w:rsid w:val="00936871"/>
    <w:rsid w:val="0094382F"/>
    <w:rsid w:val="00973E62"/>
    <w:rsid w:val="00981E9F"/>
    <w:rsid w:val="00997051"/>
    <w:rsid w:val="009D2541"/>
    <w:rsid w:val="009E33DF"/>
    <w:rsid w:val="009E4658"/>
    <w:rsid w:val="00A14CA8"/>
    <w:rsid w:val="00A3067D"/>
    <w:rsid w:val="00A3291C"/>
    <w:rsid w:val="00A45598"/>
    <w:rsid w:val="00A5040D"/>
    <w:rsid w:val="00A505FF"/>
    <w:rsid w:val="00A60CFE"/>
    <w:rsid w:val="00A6736A"/>
    <w:rsid w:val="00A704EF"/>
    <w:rsid w:val="00A765BA"/>
    <w:rsid w:val="00A82E74"/>
    <w:rsid w:val="00A91D18"/>
    <w:rsid w:val="00AA4FE2"/>
    <w:rsid w:val="00AA7361"/>
    <w:rsid w:val="00AB3207"/>
    <w:rsid w:val="00AB488B"/>
    <w:rsid w:val="00AC111B"/>
    <w:rsid w:val="00AE171F"/>
    <w:rsid w:val="00B206CF"/>
    <w:rsid w:val="00B4665E"/>
    <w:rsid w:val="00B52DE2"/>
    <w:rsid w:val="00B6153E"/>
    <w:rsid w:val="00B6413D"/>
    <w:rsid w:val="00B648B0"/>
    <w:rsid w:val="00B765BF"/>
    <w:rsid w:val="00B7761B"/>
    <w:rsid w:val="00B94998"/>
    <w:rsid w:val="00BA438D"/>
    <w:rsid w:val="00C032F1"/>
    <w:rsid w:val="00C213FF"/>
    <w:rsid w:val="00C36278"/>
    <w:rsid w:val="00C50A68"/>
    <w:rsid w:val="00C53A7A"/>
    <w:rsid w:val="00C6497E"/>
    <w:rsid w:val="00CB503F"/>
    <w:rsid w:val="00CC06C1"/>
    <w:rsid w:val="00CC7211"/>
    <w:rsid w:val="00CE11A4"/>
    <w:rsid w:val="00CE2775"/>
    <w:rsid w:val="00D06007"/>
    <w:rsid w:val="00D11F41"/>
    <w:rsid w:val="00D126BE"/>
    <w:rsid w:val="00D23E23"/>
    <w:rsid w:val="00D24702"/>
    <w:rsid w:val="00D3489E"/>
    <w:rsid w:val="00D42819"/>
    <w:rsid w:val="00D47496"/>
    <w:rsid w:val="00D53964"/>
    <w:rsid w:val="00D67D5F"/>
    <w:rsid w:val="00D927CA"/>
    <w:rsid w:val="00DA5C21"/>
    <w:rsid w:val="00DD52DF"/>
    <w:rsid w:val="00DF2599"/>
    <w:rsid w:val="00E00071"/>
    <w:rsid w:val="00E04ABE"/>
    <w:rsid w:val="00E06C88"/>
    <w:rsid w:val="00E10FD2"/>
    <w:rsid w:val="00E31EDC"/>
    <w:rsid w:val="00E3387E"/>
    <w:rsid w:val="00E35232"/>
    <w:rsid w:val="00E46CEE"/>
    <w:rsid w:val="00E5021F"/>
    <w:rsid w:val="00E5320F"/>
    <w:rsid w:val="00E6473F"/>
    <w:rsid w:val="00E7537F"/>
    <w:rsid w:val="00E8231E"/>
    <w:rsid w:val="00E84529"/>
    <w:rsid w:val="00EB1C88"/>
    <w:rsid w:val="00EF5C53"/>
    <w:rsid w:val="00F4378E"/>
    <w:rsid w:val="00F54DAB"/>
    <w:rsid w:val="00F55F1A"/>
    <w:rsid w:val="00F812F0"/>
    <w:rsid w:val="00F8456A"/>
    <w:rsid w:val="00FD004E"/>
    <w:rsid w:val="00FE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5DEB4"/>
  <w15:docId w15:val="{34D1FD0F-DA3A-42D5-A36F-1150F8D1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7D5F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7FC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63DB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63DB0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63D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99"/>
    <w:qFormat/>
    <w:locked/>
    <w:rsid w:val="006B5F8B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67FC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Standard">
    <w:name w:val="Standard"/>
    <w:rsid w:val="001B3FBD"/>
    <w:pPr>
      <w:suppressAutoHyphens/>
      <w:autoSpaceDN w:val="0"/>
      <w:textAlignment w:val="baseline"/>
    </w:pPr>
    <w:rPr>
      <w:kern w:val="3"/>
      <w:lang w:eastAsia="en-US"/>
    </w:rPr>
  </w:style>
  <w:style w:type="paragraph" w:customStyle="1" w:styleId="Default">
    <w:name w:val="Default"/>
    <w:rsid w:val="00E3523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body">
    <w:name w:val="Text body"/>
    <w:basedOn w:val="Standard"/>
    <w:rsid w:val="00B52DE2"/>
    <w:pPr>
      <w:spacing w:after="120" w:line="254" w:lineRule="auto"/>
      <w:textAlignment w:val="auto"/>
    </w:pPr>
    <w:rPr>
      <w:rFonts w:ascii="Calibri" w:eastAsia="SimSun" w:hAnsi="Calibri" w:cs="F"/>
    </w:rPr>
  </w:style>
  <w:style w:type="paragraph" w:styleId="NormaleWeb">
    <w:name w:val="Normal (Web)"/>
    <w:basedOn w:val="Standard"/>
    <w:unhideWhenUsed/>
    <w:rsid w:val="00B52DE2"/>
    <w:pPr>
      <w:spacing w:before="100" w:after="119"/>
      <w:textAlignment w:val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g-20ff5">
    <w:name w:val="pg-20ff5"/>
    <w:basedOn w:val="Carpredefinitoparagrafo"/>
    <w:rsid w:val="003661AA"/>
  </w:style>
  <w:style w:type="paragraph" w:customStyle="1" w:styleId="TableParagraph">
    <w:name w:val="Table Paragraph"/>
    <w:basedOn w:val="Normale"/>
    <w:uiPriority w:val="1"/>
    <w:qFormat/>
    <w:rsid w:val="003F7C83"/>
    <w:pPr>
      <w:widowControl w:val="0"/>
      <w:autoSpaceDE w:val="0"/>
      <w:autoSpaceDN w:val="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81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aget\AppData\Roaming\Microsoft\Templates\carta%20intestata%20Piaget%202015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Piaget 2015_2016</Template>
  <TotalTime>16</TotalTime>
  <Pages>5</Pages>
  <Words>1371</Words>
  <Characters>8820</Characters>
  <Application>Microsoft Office Word</Application>
  <DocSecurity>0</DocSecurity>
  <Lines>441</Lines>
  <Paragraphs>254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ROBERTA POLI</cp:lastModifiedBy>
  <cp:revision>5</cp:revision>
  <cp:lastPrinted>2024-10-30T00:40:00Z</cp:lastPrinted>
  <dcterms:created xsi:type="dcterms:W3CDTF">2025-09-09T15:45:00Z</dcterms:created>
  <dcterms:modified xsi:type="dcterms:W3CDTF">2026-04-20T21:07:00Z</dcterms:modified>
</cp:coreProperties>
</file>